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771FAF1C"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D719CB">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1E2BD2">
        <w:rPr>
          <w:rFonts w:ascii="Arial" w:hAnsi="Arial" w:cs="Arial"/>
          <w:b/>
          <w:bCs/>
        </w:rPr>
        <w:t>3134</w:t>
      </w:r>
    </w:p>
    <w:p w14:paraId="74D511A7" w14:textId="77777777" w:rsidR="00CB0659" w:rsidRPr="00210D4C" w:rsidRDefault="00CB0659" w:rsidP="00CB0659">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3A9BB941"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A8781E">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59CC9A08" w:rsidR="00531215" w:rsidRPr="00764EBC" w:rsidRDefault="003D3C45" w:rsidP="00311702">
      <w:pPr>
        <w:pStyle w:val="3GPPHeader"/>
      </w:pPr>
      <w:r w:rsidRPr="00764EBC">
        <w:t>Title:</w:t>
      </w:r>
      <w:r w:rsidR="00E90E49" w:rsidRPr="00764EBC">
        <w:tab/>
      </w:r>
      <w:r w:rsidR="00D719CB">
        <w:t>On</w:t>
      </w:r>
      <w:r w:rsidR="001C2DED">
        <w:t xml:space="preserve"> </w:t>
      </w:r>
      <w:r w:rsidR="00495F3B">
        <w:t xml:space="preserve">Timing </w:t>
      </w:r>
      <w:r w:rsidR="00227C83">
        <w:t>Relationship</w:t>
      </w:r>
      <w:r w:rsidR="00A8781E">
        <w:t xml:space="preserve"> Enhancement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F2BBB25" w14:textId="4C7DF86A" w:rsidR="00D719CB" w:rsidRDefault="00815CE8" w:rsidP="00D719CB">
      <w:pPr>
        <w:jc w:val="both"/>
      </w:pPr>
      <w:r>
        <w:t>The study item description of NB-IoT/</w:t>
      </w:r>
      <w:proofErr w:type="spellStart"/>
      <w:r>
        <w:t>eMTC</w:t>
      </w:r>
      <w:proofErr w:type="spellEnd"/>
      <w:r>
        <w:t xml:space="preserve"> support for NTN was provided in </w:t>
      </w:r>
      <w:r>
        <w:fldChar w:fldCharType="begin"/>
      </w:r>
      <w:r>
        <w:instrText xml:space="preserve"> REF _Ref46861923 \r \h </w:instrText>
      </w:r>
      <w:r>
        <w:fldChar w:fldCharType="separate"/>
      </w:r>
      <w:r w:rsidR="00F90895">
        <w:t>[1]</w:t>
      </w:r>
      <w:r>
        <w:fldChar w:fldCharType="end"/>
      </w:r>
      <w:r>
        <w:t>. One objective of this study item is to enhance tim</w:t>
      </w:r>
      <w:r w:rsidR="004A78EE">
        <w:t>ing relationship</w:t>
      </w:r>
      <w:r>
        <w:t xml:space="preserve">, where the conclusions of the studies performed for NR NTN in </w:t>
      </w:r>
      <w:r>
        <w:fldChar w:fldCharType="begin"/>
      </w:r>
      <w:r>
        <w:instrText xml:space="preserve"> REF _Ref53646739 \r \h </w:instrText>
      </w:r>
      <w:r>
        <w:fldChar w:fldCharType="separate"/>
      </w:r>
      <w:r w:rsidR="00F90895">
        <w:t>[2]</w:t>
      </w:r>
      <w:r>
        <w:fldChar w:fldCharType="end"/>
      </w:r>
      <w:r>
        <w:t xml:space="preserve"> should be reused as much as possible. </w:t>
      </w:r>
      <w:r w:rsidR="00D719CB">
        <w:t xml:space="preserve">The following agreements have been made in RAN1 #104-e meeting </w:t>
      </w:r>
      <w:r w:rsidR="00D719CB">
        <w:fldChar w:fldCharType="begin"/>
      </w:r>
      <w:r w:rsidR="00D719CB">
        <w:instrText xml:space="preserve"> REF _Ref65502314 \r \h </w:instrText>
      </w:r>
      <w:r w:rsidR="00D719CB">
        <w:fldChar w:fldCharType="separate"/>
      </w:r>
      <w:r w:rsidR="00F90895">
        <w:t>[3]</w:t>
      </w:r>
      <w:r w:rsidR="00D719CB">
        <w:fldChar w:fldCharType="end"/>
      </w:r>
      <w:r w:rsidR="00D719CB">
        <w:t xml:space="preserve">, </w:t>
      </w:r>
      <w:r w:rsidR="00D719CB">
        <w:fldChar w:fldCharType="begin"/>
      </w:r>
      <w:r w:rsidR="00D719CB">
        <w:instrText xml:space="preserve"> REF _Ref65578963 \r \h </w:instrText>
      </w:r>
      <w:r w:rsidR="00D719CB">
        <w:fldChar w:fldCharType="separate"/>
      </w:r>
      <w:r w:rsidR="00F90895">
        <w:t>[4]</w:t>
      </w:r>
      <w:r w:rsidR="00D719CB">
        <w:fldChar w:fldCharType="end"/>
      </w:r>
      <w:r w:rsidR="00D719CB">
        <w:t xml:space="preserve">. </w:t>
      </w:r>
    </w:p>
    <w:p w14:paraId="2CDA94EA" w14:textId="6E8A63A3" w:rsidR="00815CE8" w:rsidRDefault="00815CE8" w:rsidP="00815CE8">
      <w:pPr>
        <w:jc w:val="both"/>
      </w:pPr>
    </w:p>
    <w:p w14:paraId="55499528" w14:textId="77777777" w:rsidR="00D719CB" w:rsidRDefault="00D719CB" w:rsidP="00E3104A">
      <w:pPr>
        <w:jc w:val="both"/>
        <w:rPr>
          <w:lang w:eastAsia="x-none"/>
        </w:rPr>
      </w:pPr>
      <w:r w:rsidRPr="00661E50">
        <w:rPr>
          <w:highlight w:val="green"/>
          <w:lang w:eastAsia="x-none"/>
        </w:rPr>
        <w:t>Agreement:</w:t>
      </w:r>
    </w:p>
    <w:p w14:paraId="02EC0058" w14:textId="77777777" w:rsidR="00D719CB" w:rsidRDefault="00D719CB" w:rsidP="00E3104A">
      <w:pPr>
        <w:jc w:val="both"/>
        <w:rPr>
          <w:lang w:eastAsia="x-none"/>
        </w:rPr>
      </w:pPr>
      <w:r>
        <w:rPr>
          <w:lang w:eastAsia="x-none"/>
        </w:rPr>
        <w:t xml:space="preserve">For NB-IoT over NTN, at least the following timing relationships need to be studied individually for checking whether enhancement is necessary and beneficial: </w:t>
      </w:r>
    </w:p>
    <w:p w14:paraId="32D5D728" w14:textId="77777777" w:rsidR="00D719CB" w:rsidRDefault="00D719CB" w:rsidP="00E3104A">
      <w:pPr>
        <w:numPr>
          <w:ilvl w:val="0"/>
          <w:numId w:val="34"/>
        </w:numPr>
        <w:jc w:val="both"/>
        <w:rPr>
          <w:lang w:eastAsia="x-none"/>
        </w:rPr>
      </w:pPr>
      <w:r>
        <w:rPr>
          <w:lang w:eastAsia="x-none"/>
        </w:rPr>
        <w:t xml:space="preserve">NPDCCH to NPUSCH format 1 </w:t>
      </w:r>
    </w:p>
    <w:p w14:paraId="50ABF34C" w14:textId="77777777" w:rsidR="00D719CB" w:rsidRDefault="00D719CB" w:rsidP="00E3104A">
      <w:pPr>
        <w:numPr>
          <w:ilvl w:val="0"/>
          <w:numId w:val="34"/>
        </w:numPr>
        <w:jc w:val="both"/>
        <w:rPr>
          <w:lang w:eastAsia="x-none"/>
        </w:rPr>
      </w:pPr>
      <w:r>
        <w:rPr>
          <w:lang w:eastAsia="x-none"/>
        </w:rPr>
        <w:t xml:space="preserve">RAR grant to NPUSCH format 1 </w:t>
      </w:r>
    </w:p>
    <w:p w14:paraId="6FA18C50" w14:textId="77777777" w:rsidR="00D719CB" w:rsidRDefault="00D719CB" w:rsidP="00E3104A">
      <w:pPr>
        <w:numPr>
          <w:ilvl w:val="0"/>
          <w:numId w:val="34"/>
        </w:numPr>
        <w:jc w:val="both"/>
        <w:rPr>
          <w:lang w:eastAsia="x-none"/>
        </w:rPr>
      </w:pPr>
      <w:r>
        <w:rPr>
          <w:lang w:eastAsia="x-none"/>
        </w:rPr>
        <w:t xml:space="preserve">NPDSCH to HARQ-ACK on NPUSCH format 2 </w:t>
      </w:r>
    </w:p>
    <w:p w14:paraId="2390D3DF" w14:textId="77777777" w:rsidR="00D719CB" w:rsidRDefault="00D719CB" w:rsidP="00E3104A">
      <w:pPr>
        <w:numPr>
          <w:ilvl w:val="0"/>
          <w:numId w:val="34"/>
        </w:numPr>
        <w:jc w:val="both"/>
        <w:rPr>
          <w:lang w:eastAsia="x-none"/>
        </w:rPr>
      </w:pPr>
      <w:r>
        <w:rPr>
          <w:lang w:eastAsia="x-none"/>
        </w:rPr>
        <w:t xml:space="preserve">NPDCCH order to NPRACH </w:t>
      </w:r>
    </w:p>
    <w:p w14:paraId="061CE0C4" w14:textId="77777777" w:rsidR="00D719CB" w:rsidRDefault="00D719CB" w:rsidP="00E3104A">
      <w:pPr>
        <w:numPr>
          <w:ilvl w:val="0"/>
          <w:numId w:val="34"/>
        </w:numPr>
        <w:jc w:val="both"/>
        <w:rPr>
          <w:lang w:eastAsia="x-none"/>
        </w:rPr>
      </w:pPr>
      <w:r>
        <w:rPr>
          <w:lang w:eastAsia="x-none"/>
        </w:rPr>
        <w:t>Timing advance command activation</w:t>
      </w:r>
    </w:p>
    <w:p w14:paraId="1CE76F03" w14:textId="77777777" w:rsidR="00D719CB" w:rsidRDefault="00D719CB" w:rsidP="00E3104A">
      <w:pPr>
        <w:numPr>
          <w:ilvl w:val="0"/>
          <w:numId w:val="34"/>
        </w:numPr>
        <w:jc w:val="both"/>
        <w:rPr>
          <w:lang w:eastAsia="x-none"/>
        </w:rPr>
      </w:pPr>
      <w:r>
        <w:rPr>
          <w:lang w:eastAsia="x-none"/>
        </w:rPr>
        <w:t>FFS: Other NB-IoT timing relationships</w:t>
      </w:r>
    </w:p>
    <w:p w14:paraId="759A7538" w14:textId="77777777" w:rsidR="00D719CB" w:rsidRDefault="00D719CB" w:rsidP="00E3104A">
      <w:pPr>
        <w:jc w:val="both"/>
        <w:rPr>
          <w:lang w:eastAsia="x-none"/>
        </w:rPr>
      </w:pPr>
    </w:p>
    <w:p w14:paraId="418FC8D9" w14:textId="77777777" w:rsidR="00D719CB" w:rsidRDefault="00D719CB" w:rsidP="00E3104A">
      <w:pPr>
        <w:jc w:val="both"/>
        <w:rPr>
          <w:lang w:eastAsia="x-none"/>
        </w:rPr>
      </w:pPr>
      <w:r w:rsidRPr="00661E50">
        <w:rPr>
          <w:highlight w:val="green"/>
          <w:lang w:eastAsia="x-none"/>
        </w:rPr>
        <w:t>Agreement:</w:t>
      </w:r>
    </w:p>
    <w:p w14:paraId="44190F10" w14:textId="77777777" w:rsidR="00D719CB" w:rsidRPr="00661E50" w:rsidRDefault="00D719CB" w:rsidP="00E3104A">
      <w:pPr>
        <w:jc w:val="both"/>
        <w:rPr>
          <w:lang w:eastAsia="x-none"/>
        </w:rPr>
      </w:pPr>
      <w:r w:rsidRPr="00661E50">
        <w:rPr>
          <w:lang w:eastAsia="x-none"/>
        </w:rPr>
        <w:t xml:space="preserve">For </w:t>
      </w:r>
      <w:proofErr w:type="spellStart"/>
      <w:r w:rsidRPr="00661E50">
        <w:rPr>
          <w:lang w:eastAsia="x-none"/>
        </w:rPr>
        <w:t>eMTC</w:t>
      </w:r>
      <w:proofErr w:type="spellEnd"/>
      <w:r>
        <w:rPr>
          <w:lang w:eastAsia="x-none"/>
        </w:rPr>
        <w:t xml:space="preserve"> over NTN</w:t>
      </w:r>
      <w:r w:rsidRPr="00661E50">
        <w:rPr>
          <w:lang w:eastAsia="x-none"/>
        </w:rPr>
        <w:t>, at least the following timing relationships can be studied individually for checking whether enhancement is necessary and beneficial:</w:t>
      </w:r>
    </w:p>
    <w:p w14:paraId="1063B7AD" w14:textId="77777777" w:rsidR="00D719CB" w:rsidRPr="00661E50" w:rsidRDefault="00D719CB" w:rsidP="00E3104A">
      <w:pPr>
        <w:numPr>
          <w:ilvl w:val="0"/>
          <w:numId w:val="35"/>
        </w:numPr>
        <w:jc w:val="both"/>
        <w:rPr>
          <w:lang w:eastAsia="x-none"/>
        </w:rPr>
      </w:pPr>
      <w:r w:rsidRPr="00661E50">
        <w:rPr>
          <w:lang w:eastAsia="x-none"/>
        </w:rPr>
        <w:t xml:space="preserve">MPDCCH to PUSCH </w:t>
      </w:r>
    </w:p>
    <w:p w14:paraId="5C8A19AC" w14:textId="77777777" w:rsidR="00D719CB" w:rsidRPr="00661E50" w:rsidRDefault="00D719CB" w:rsidP="00E3104A">
      <w:pPr>
        <w:numPr>
          <w:ilvl w:val="0"/>
          <w:numId w:val="35"/>
        </w:numPr>
        <w:jc w:val="both"/>
        <w:rPr>
          <w:lang w:eastAsia="x-none"/>
        </w:rPr>
      </w:pPr>
      <w:r w:rsidRPr="00661E50">
        <w:rPr>
          <w:lang w:eastAsia="x-none"/>
        </w:rPr>
        <w:t xml:space="preserve">RAR grant to PUSCH </w:t>
      </w:r>
    </w:p>
    <w:p w14:paraId="3907D3AC" w14:textId="77777777" w:rsidR="00D719CB" w:rsidRPr="00661E50" w:rsidRDefault="00D719CB" w:rsidP="00E3104A">
      <w:pPr>
        <w:numPr>
          <w:ilvl w:val="0"/>
          <w:numId w:val="35"/>
        </w:numPr>
        <w:jc w:val="both"/>
        <w:rPr>
          <w:lang w:eastAsia="x-none"/>
        </w:rPr>
      </w:pPr>
      <w:r w:rsidRPr="00661E50">
        <w:rPr>
          <w:lang w:eastAsia="x-none"/>
        </w:rPr>
        <w:t xml:space="preserve">PDCCH order to PRACH </w:t>
      </w:r>
    </w:p>
    <w:p w14:paraId="7C502E72" w14:textId="77777777" w:rsidR="00D719CB" w:rsidRPr="00661E50" w:rsidRDefault="00D719CB" w:rsidP="00E3104A">
      <w:pPr>
        <w:numPr>
          <w:ilvl w:val="0"/>
          <w:numId w:val="35"/>
        </w:numPr>
        <w:jc w:val="both"/>
        <w:rPr>
          <w:lang w:eastAsia="x-none"/>
        </w:rPr>
      </w:pPr>
      <w:r w:rsidRPr="00661E50">
        <w:rPr>
          <w:lang w:eastAsia="x-none"/>
        </w:rPr>
        <w:t xml:space="preserve">MPDCCH to scheduled uplink SPS </w:t>
      </w:r>
    </w:p>
    <w:p w14:paraId="2B12B7C3" w14:textId="77777777" w:rsidR="00D719CB" w:rsidRPr="00661E50" w:rsidRDefault="00D719CB" w:rsidP="00E3104A">
      <w:pPr>
        <w:numPr>
          <w:ilvl w:val="0"/>
          <w:numId w:val="35"/>
        </w:numPr>
        <w:jc w:val="both"/>
        <w:rPr>
          <w:lang w:eastAsia="x-none"/>
        </w:rPr>
      </w:pPr>
      <w:r w:rsidRPr="00661E50">
        <w:rPr>
          <w:lang w:eastAsia="x-none"/>
        </w:rPr>
        <w:t xml:space="preserve">PUSCH to HARQ-ACK on PUCCH </w:t>
      </w:r>
    </w:p>
    <w:p w14:paraId="0820807F" w14:textId="77777777" w:rsidR="00D719CB" w:rsidRPr="00661E50" w:rsidRDefault="00D719CB" w:rsidP="00E3104A">
      <w:pPr>
        <w:numPr>
          <w:ilvl w:val="0"/>
          <w:numId w:val="35"/>
        </w:numPr>
        <w:jc w:val="both"/>
        <w:rPr>
          <w:lang w:eastAsia="x-none"/>
        </w:rPr>
      </w:pPr>
      <w:r w:rsidRPr="00661E50">
        <w:rPr>
          <w:lang w:eastAsia="x-none"/>
        </w:rPr>
        <w:t xml:space="preserve">CSI reference resource timing </w:t>
      </w:r>
    </w:p>
    <w:p w14:paraId="61EE34A4" w14:textId="77777777" w:rsidR="00D719CB" w:rsidRPr="00661E50" w:rsidRDefault="00D719CB" w:rsidP="00E3104A">
      <w:pPr>
        <w:numPr>
          <w:ilvl w:val="0"/>
          <w:numId w:val="35"/>
        </w:numPr>
        <w:jc w:val="both"/>
        <w:rPr>
          <w:lang w:eastAsia="x-none"/>
        </w:rPr>
      </w:pPr>
      <w:r w:rsidRPr="00661E50">
        <w:rPr>
          <w:lang w:eastAsia="x-none"/>
        </w:rPr>
        <w:t xml:space="preserve">MPDCCH to aperiodic SRS </w:t>
      </w:r>
    </w:p>
    <w:p w14:paraId="0A6673BD" w14:textId="77777777" w:rsidR="00D719CB" w:rsidRPr="00661E50" w:rsidRDefault="00D719CB" w:rsidP="00E3104A">
      <w:pPr>
        <w:numPr>
          <w:ilvl w:val="0"/>
          <w:numId w:val="35"/>
        </w:numPr>
        <w:jc w:val="both"/>
        <w:rPr>
          <w:lang w:eastAsia="x-none"/>
        </w:rPr>
      </w:pPr>
      <w:r w:rsidRPr="00661E50">
        <w:rPr>
          <w:lang w:eastAsia="x-none"/>
        </w:rPr>
        <w:t>Timing advance command activation</w:t>
      </w:r>
    </w:p>
    <w:p w14:paraId="1772CC51" w14:textId="77777777" w:rsidR="00D719CB" w:rsidRPr="00661E50" w:rsidRDefault="00D719CB" w:rsidP="00E3104A">
      <w:pPr>
        <w:numPr>
          <w:ilvl w:val="0"/>
          <w:numId w:val="35"/>
        </w:numPr>
        <w:jc w:val="both"/>
        <w:rPr>
          <w:b/>
          <w:bCs/>
          <w:lang w:eastAsia="x-none"/>
        </w:rPr>
      </w:pPr>
      <w:r w:rsidRPr="00661E50">
        <w:rPr>
          <w:lang w:eastAsia="x-none"/>
        </w:rPr>
        <w:t>F</w:t>
      </w:r>
      <w:r>
        <w:rPr>
          <w:lang w:eastAsia="x-none"/>
        </w:rPr>
        <w:t>F</w:t>
      </w:r>
      <w:r w:rsidRPr="00661E50">
        <w:rPr>
          <w:lang w:eastAsia="x-none"/>
        </w:rPr>
        <w:t xml:space="preserve">S: Other </w:t>
      </w:r>
      <w:proofErr w:type="spellStart"/>
      <w:r w:rsidRPr="00661E50">
        <w:rPr>
          <w:lang w:eastAsia="x-none"/>
        </w:rPr>
        <w:t>eMTC</w:t>
      </w:r>
      <w:proofErr w:type="spellEnd"/>
      <w:r w:rsidRPr="00661E50">
        <w:rPr>
          <w:lang w:eastAsia="x-none"/>
        </w:rPr>
        <w:t xml:space="preserve"> timing relationships</w:t>
      </w:r>
    </w:p>
    <w:p w14:paraId="2A14EAD0" w14:textId="77777777" w:rsidR="00D719CB" w:rsidRDefault="00D719CB" w:rsidP="00E3104A">
      <w:pPr>
        <w:jc w:val="both"/>
        <w:rPr>
          <w:lang w:eastAsia="x-none"/>
        </w:rPr>
      </w:pPr>
    </w:p>
    <w:p w14:paraId="7F80E78E" w14:textId="77777777" w:rsidR="00D719CB" w:rsidRDefault="00D719CB" w:rsidP="00E3104A">
      <w:pPr>
        <w:jc w:val="both"/>
        <w:rPr>
          <w:lang w:eastAsia="x-none"/>
        </w:rPr>
      </w:pPr>
      <w:r w:rsidRPr="00661E50">
        <w:rPr>
          <w:highlight w:val="green"/>
          <w:lang w:eastAsia="x-none"/>
        </w:rPr>
        <w:t>Agreement:</w:t>
      </w:r>
      <w:r>
        <w:rPr>
          <w:lang w:eastAsia="x-none"/>
        </w:rPr>
        <w:t xml:space="preserve"> </w:t>
      </w:r>
    </w:p>
    <w:p w14:paraId="0F40230E" w14:textId="77777777" w:rsidR="00D719CB" w:rsidRPr="00661E50" w:rsidRDefault="00D719CB" w:rsidP="00E3104A">
      <w:pPr>
        <w:jc w:val="both"/>
        <w:rPr>
          <w:lang w:eastAsia="x-none"/>
        </w:rPr>
      </w:pPr>
      <w:r>
        <w:rPr>
          <w:lang w:eastAsia="x-none"/>
        </w:rPr>
        <w:t>I</w:t>
      </w:r>
      <w:r w:rsidRPr="00661E50">
        <w:rPr>
          <w:lang w:eastAsia="x-none"/>
        </w:rPr>
        <w:t xml:space="preserve">dentify IoT-NTN configurations needing activation/de-activation via MAC CE and their timing relationships. </w:t>
      </w:r>
    </w:p>
    <w:p w14:paraId="2A8D9C4A" w14:textId="77777777" w:rsidR="00D719CB" w:rsidRDefault="00D719CB" w:rsidP="00E3104A">
      <w:pPr>
        <w:jc w:val="both"/>
        <w:rPr>
          <w:lang w:eastAsia="x-none"/>
        </w:rPr>
      </w:pPr>
    </w:p>
    <w:p w14:paraId="15B1924F" w14:textId="77777777" w:rsidR="00D719CB" w:rsidRDefault="00D719CB" w:rsidP="00E3104A">
      <w:pPr>
        <w:jc w:val="both"/>
        <w:rPr>
          <w:lang w:eastAsia="x-none"/>
        </w:rPr>
      </w:pPr>
      <w:r w:rsidRPr="00EB2362">
        <w:rPr>
          <w:highlight w:val="green"/>
          <w:lang w:eastAsia="x-none"/>
        </w:rPr>
        <w:t>Agreement:</w:t>
      </w:r>
    </w:p>
    <w:p w14:paraId="5846A8DB" w14:textId="77777777" w:rsidR="00D719CB" w:rsidRPr="00661E50" w:rsidRDefault="00D719CB" w:rsidP="00E3104A">
      <w:pPr>
        <w:jc w:val="both"/>
        <w:rPr>
          <w:lang w:eastAsia="x-none"/>
        </w:rPr>
      </w:pPr>
      <w:r w:rsidRPr="00661E50">
        <w:rPr>
          <w:lang w:eastAsia="x-none"/>
        </w:rPr>
        <w:t xml:space="preserve">Study the impact of large RTD </w:t>
      </w:r>
      <w:r>
        <w:rPr>
          <w:lang w:eastAsia="x-none"/>
        </w:rPr>
        <w:t xml:space="preserve">(which impacts TA) </w:t>
      </w:r>
      <w:r w:rsidRPr="00661E50">
        <w:rPr>
          <w:lang w:eastAsia="x-none"/>
        </w:rPr>
        <w:t>on HD-FDD UL-DL timing relationships and check whether enhancement is necessary and beneficial.</w:t>
      </w:r>
    </w:p>
    <w:p w14:paraId="7B7F027C" w14:textId="77777777" w:rsidR="00D719CB" w:rsidRDefault="00D719CB" w:rsidP="00E3104A">
      <w:pPr>
        <w:jc w:val="both"/>
        <w:rPr>
          <w:highlight w:val="green"/>
          <w:lang w:eastAsia="x-none"/>
        </w:rPr>
      </w:pPr>
      <w:bookmarkStart w:id="0" w:name="_Hlk63428477"/>
    </w:p>
    <w:p w14:paraId="11199448" w14:textId="160FE98A" w:rsidR="00D719CB" w:rsidRDefault="00D719CB" w:rsidP="00E3104A">
      <w:pPr>
        <w:jc w:val="both"/>
        <w:rPr>
          <w:lang w:eastAsia="x-none"/>
        </w:rPr>
      </w:pPr>
      <w:r w:rsidRPr="003D495D">
        <w:rPr>
          <w:highlight w:val="green"/>
          <w:lang w:eastAsia="x-none"/>
        </w:rPr>
        <w:t>Agreement:</w:t>
      </w:r>
    </w:p>
    <w:p w14:paraId="4E1D4E17" w14:textId="528F4775" w:rsidR="00D719CB" w:rsidRDefault="00D719CB" w:rsidP="00E3104A">
      <w:pPr>
        <w:jc w:val="both"/>
      </w:pPr>
      <w:r w:rsidRPr="003D495D">
        <w:rPr>
          <w:lang w:eastAsia="x-none"/>
        </w:rPr>
        <w:lastRenderedPageBreak/>
        <w:t>Study the impact on any timing relationships for IoT-NTN due to the need to perform GNSS measurements for time and frequency synchroni</w:t>
      </w:r>
      <w:r>
        <w:rPr>
          <w:lang w:eastAsia="x-none"/>
        </w:rPr>
        <w:t>z</w:t>
      </w:r>
      <w:r w:rsidRPr="003D495D">
        <w:rPr>
          <w:lang w:eastAsia="x-none"/>
        </w:rPr>
        <w:t>ation</w:t>
      </w:r>
      <w:bookmarkEnd w:id="0"/>
      <w:r>
        <w:rPr>
          <w:lang w:eastAsia="x-none"/>
        </w:rPr>
        <w:t>.</w:t>
      </w:r>
    </w:p>
    <w:p w14:paraId="27DDC513" w14:textId="77777777" w:rsidR="00BF2C61" w:rsidRPr="00E75532" w:rsidRDefault="00BF2C61" w:rsidP="00416D56">
      <w:pPr>
        <w:jc w:val="both"/>
        <w:rPr>
          <w:szCs w:val="20"/>
        </w:rPr>
      </w:pPr>
    </w:p>
    <w:p w14:paraId="05E5CF06" w14:textId="01ADF36C"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 topics of</w:t>
      </w:r>
      <w:r w:rsidR="00145E5A">
        <w:rPr>
          <w:szCs w:val="20"/>
        </w:rPr>
        <w:t xml:space="preserve"> tim</w:t>
      </w:r>
      <w:r w:rsidR="004A78EE">
        <w:rPr>
          <w:szCs w:val="20"/>
        </w:rPr>
        <w:t>ing relationship, including</w:t>
      </w:r>
      <w:r w:rsidR="004A78EE" w:rsidRPr="004A78EE">
        <w:rPr>
          <w:szCs w:val="20"/>
        </w:rPr>
        <w:t xml:space="preserve"> </w:t>
      </w:r>
      <w:r w:rsidR="004A78EE">
        <w:rPr>
          <w:szCs w:val="20"/>
        </w:rPr>
        <w:t xml:space="preserve">the acquisition of time offset, and the usage of time offset in initial access and after initial access. </w:t>
      </w:r>
    </w:p>
    <w:p w14:paraId="2737EA15" w14:textId="46DA8FA6" w:rsidR="00355ACF" w:rsidRDefault="00EA5A5B" w:rsidP="00CA376E">
      <w:pPr>
        <w:pStyle w:val="Heading1"/>
      </w:pPr>
      <w:r>
        <w:t>Discussion</w:t>
      </w:r>
    </w:p>
    <w:p w14:paraId="5DDEAC37" w14:textId="20594657" w:rsidR="00A8781E" w:rsidRDefault="00250011" w:rsidP="00250011">
      <w:pPr>
        <w:jc w:val="both"/>
      </w:pPr>
      <w:r>
        <w:t>In NR over NTN</w:t>
      </w:r>
      <w:r w:rsidR="00F90895">
        <w:t xml:space="preserve"> </w:t>
      </w:r>
      <w:r w:rsidR="00F90895">
        <w:fldChar w:fldCharType="begin"/>
      </w:r>
      <w:r w:rsidR="00F90895">
        <w:instrText xml:space="preserve"> REF _Ref65502314 \r \h </w:instrText>
      </w:r>
      <w:r w:rsidR="00F90895">
        <w:fldChar w:fldCharType="separate"/>
      </w:r>
      <w:r w:rsidR="00F90895">
        <w:t>[3]</w:t>
      </w:r>
      <w:r w:rsidR="00F90895">
        <w:fldChar w:fldCharType="end"/>
      </w:r>
      <w:r w:rsidR="00F90895">
        <w:t xml:space="preserve">, </w:t>
      </w:r>
      <w:r w:rsidR="00F90895">
        <w:fldChar w:fldCharType="begin"/>
      </w:r>
      <w:r w:rsidR="00F90895">
        <w:instrText xml:space="preserve"> REF _Ref65674722 \r \h </w:instrText>
      </w:r>
      <w:r w:rsidR="00F90895">
        <w:fldChar w:fldCharType="separate"/>
      </w:r>
      <w:r w:rsidR="00F90895">
        <w:t>[5]</w:t>
      </w:r>
      <w:r w:rsidR="00F90895">
        <w:fldChar w:fldCharType="end"/>
      </w:r>
      <w:r w:rsidR="00F90895">
        <w:t>,</w:t>
      </w:r>
      <w:r>
        <w:t xml:space="preserve"> </w:t>
      </w:r>
      <w:r>
        <w:fldChar w:fldCharType="begin"/>
      </w:r>
      <w:r>
        <w:instrText xml:space="preserve"> REF _Ref60650788 \r \h </w:instrText>
      </w:r>
      <w:r>
        <w:fldChar w:fldCharType="separate"/>
      </w:r>
      <w:r w:rsidR="00F90895">
        <w:t>[6]</w:t>
      </w:r>
      <w:r>
        <w:fldChar w:fldCharType="end"/>
      </w:r>
      <w:r>
        <w:t xml:space="preserve">, the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introduced for UE’s downlink-uplink timing interaction, which is aimed to compensate the large propagation delay in NTN. This time offset is used to enhance the timing relationships of DCI scheduled PUSCH, RAR grant sched</w:t>
      </w:r>
      <w:proofErr w:type="spellStart"/>
      <w:r>
        <w:t>uled</w:t>
      </w:r>
      <w:proofErr w:type="spellEnd"/>
      <w:r>
        <w:t xml:space="preserve"> PUSCH, HARQ-ACK on PUCCH, aperiodic SRS and CSI reference resource timing</w:t>
      </w:r>
      <w:r w:rsidR="00F90895">
        <w:t xml:space="preserve"> </w:t>
      </w:r>
      <w:r w:rsidR="00F90895">
        <w:fldChar w:fldCharType="begin"/>
      </w:r>
      <w:r w:rsidR="00F90895">
        <w:instrText xml:space="preserve"> REF _Ref65674722 \r \h </w:instrText>
      </w:r>
      <w:r w:rsidR="00F90895">
        <w:fldChar w:fldCharType="separate"/>
      </w:r>
      <w:r w:rsidR="00F90895">
        <w:t>[5]</w:t>
      </w:r>
      <w:r w:rsidR="00F90895">
        <w:fldChar w:fldCharType="end"/>
      </w:r>
      <w:r>
        <w:t>. This time offset is further extended to 2-step RACH and type 2 configured grant</w:t>
      </w:r>
      <w:r w:rsidR="003B54AB">
        <w:t xml:space="preserve"> </w:t>
      </w:r>
      <w:r w:rsidR="003B54AB">
        <w:fldChar w:fldCharType="begin"/>
      </w:r>
      <w:r w:rsidR="003B54AB">
        <w:instrText xml:space="preserve"> REF _Ref60650788 \r \h </w:instrText>
      </w:r>
      <w:r w:rsidR="003B54AB">
        <w:fldChar w:fldCharType="separate"/>
      </w:r>
      <w:r w:rsidR="00F90895">
        <w:t>[6]</w:t>
      </w:r>
      <w:r w:rsidR="003B54AB">
        <w:fldChar w:fldCharType="end"/>
      </w:r>
      <w:r w:rsidR="003B54AB">
        <w:t xml:space="preserve">. </w:t>
      </w:r>
      <w:r w:rsidR="00F63F94">
        <w:t xml:space="preserve">In general,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63F94">
        <w:t xml:space="preserve"> should be larger than the timing advance to ensure an uplink transmission occurs after receiving the </w:t>
      </w:r>
      <w:r w:rsidR="004A78EE">
        <w:t>corresponding</w:t>
      </w:r>
      <w:r w:rsidR="00F63F94">
        <w:t xml:space="preserve"> scheduling</w:t>
      </w:r>
      <w:r w:rsidR="004A78EE">
        <w:t xml:space="preserve"> information</w:t>
      </w:r>
      <w:r w:rsidR="00F63F94">
        <w:t>.</w:t>
      </w:r>
    </w:p>
    <w:p w14:paraId="4F3049E0" w14:textId="0A8EFFCD" w:rsidR="003B54AB" w:rsidRDefault="003B54AB" w:rsidP="00250011">
      <w:pPr>
        <w:jc w:val="both"/>
      </w:pPr>
    </w:p>
    <w:p w14:paraId="7A81F867" w14:textId="7217F746" w:rsidR="003B54AB" w:rsidRDefault="003B54AB" w:rsidP="003B54AB">
      <w:pPr>
        <w:jc w:val="both"/>
        <w:rPr>
          <w:bCs/>
          <w:iCs/>
        </w:rPr>
      </w:pPr>
      <w:r>
        <w:rPr>
          <w:bCs/>
          <w:iCs/>
        </w:rPr>
        <w:t>The network scheduling will be affected by the large propagation delay in NTN. Although the scheduling mechanism in NR is different from that in NB-IoT/</w:t>
      </w:r>
      <w:proofErr w:type="spellStart"/>
      <w:r>
        <w:rPr>
          <w:bCs/>
          <w:iCs/>
        </w:rPr>
        <w:t>eMTC</w:t>
      </w:r>
      <w:proofErr w:type="spellEnd"/>
      <w:r>
        <w:rPr>
          <w:bCs/>
          <w:iCs/>
        </w:rPr>
        <w:t>, we think the principle of introducing a tim</w:t>
      </w:r>
      <w:r w:rsidR="00A12FF4">
        <w:rPr>
          <w:bCs/>
          <w:iCs/>
        </w:rPr>
        <w:t>e</w:t>
      </w:r>
      <w:r>
        <w:rPr>
          <w:bCs/>
          <w:iCs/>
        </w:rPr>
        <w:t xml:space="preserve"> offset for scheduling could be applied for both cases. For example, if network schedules an uplink transmission for an IoT device, </w:t>
      </w:r>
      <w:r w:rsidR="00F63F94">
        <w:rPr>
          <w:bCs/>
          <w:iCs/>
        </w:rPr>
        <w:t>it expects t</w:t>
      </w:r>
      <w:r w:rsidR="00A12FF4">
        <w:rPr>
          <w:bCs/>
          <w:iCs/>
        </w:rPr>
        <w:t>o receive t</w:t>
      </w:r>
      <w:r w:rsidR="00F63F94">
        <w:rPr>
          <w:bCs/>
          <w:iCs/>
        </w:rPr>
        <w:t xml:space="preserve">he uplink transmission </w:t>
      </w:r>
      <w:r w:rsidR="00EB5C2A">
        <w:rPr>
          <w:bCs/>
          <w:iCs/>
        </w:rPr>
        <w:t>much</w:t>
      </w:r>
      <w:r w:rsidR="00F63F94">
        <w:rPr>
          <w:bCs/>
          <w:iCs/>
        </w:rPr>
        <w:t xml:space="preserve"> later than the scheduled timing</w:t>
      </w:r>
      <w:r w:rsidR="00756873">
        <w:rPr>
          <w:bCs/>
          <w:iCs/>
        </w:rPr>
        <w:t xml:space="preserve"> (e.g., in DCI)</w:t>
      </w:r>
      <w:r w:rsidR="00F63F94">
        <w:rPr>
          <w:bCs/>
          <w:iCs/>
        </w:rPr>
        <w:t xml:space="preserve"> due to the large propagation delay in</w:t>
      </w:r>
      <w:r w:rsidR="00A12FF4">
        <w:rPr>
          <w:bCs/>
          <w:iCs/>
        </w:rPr>
        <w:t xml:space="preserve"> NTN</w:t>
      </w:r>
      <w:r w:rsidR="00F63F94">
        <w:rPr>
          <w:bCs/>
          <w:iCs/>
        </w:rPr>
        <w:t>.</w:t>
      </w:r>
      <w:r w:rsidR="00EB5C2A">
        <w:rPr>
          <w:bCs/>
          <w:iCs/>
        </w:rPr>
        <w:t xml:space="preserve"> He</w:t>
      </w:r>
      <w:r w:rsidR="0099183E">
        <w:rPr>
          <w:bCs/>
          <w:iCs/>
        </w:rPr>
        <w:t>r</w:t>
      </w:r>
      <w:r w:rsidR="00756873">
        <w:rPr>
          <w:bCs/>
          <w:iCs/>
        </w:rPr>
        <w:t>e</w:t>
      </w:r>
      <w:r w:rsidR="00EB5C2A">
        <w:rPr>
          <w:bCs/>
          <w:iCs/>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B5C2A">
        <w:t xml:space="preserve"> </w:t>
      </w:r>
      <w:r w:rsidR="00A12FF4">
        <w:t>sh</w:t>
      </w:r>
      <w:r w:rsidR="00EB5C2A">
        <w:t xml:space="preserve">ould be used for network to calculate the </w:t>
      </w:r>
      <w:r w:rsidR="00756873">
        <w:t>timing</w:t>
      </w:r>
      <w:r w:rsidR="00EB5C2A">
        <w:t xml:space="preserve"> of receiving the uplink transmission. </w:t>
      </w:r>
    </w:p>
    <w:p w14:paraId="15D39DBF" w14:textId="1FE9F6BD" w:rsidR="00F63F94" w:rsidRDefault="00F63F94" w:rsidP="003B54AB">
      <w:pPr>
        <w:jc w:val="both"/>
        <w:rPr>
          <w:bCs/>
          <w:iCs/>
        </w:rPr>
      </w:pPr>
    </w:p>
    <w:p w14:paraId="6DAB7A76" w14:textId="425E29E8" w:rsidR="00F63F94" w:rsidRDefault="00F63F94" w:rsidP="003B54AB">
      <w:pPr>
        <w:jc w:val="both"/>
        <w:rPr>
          <w:bCs/>
          <w:iCs/>
        </w:rPr>
      </w:pPr>
      <w:r w:rsidRPr="00F63F94">
        <w:rPr>
          <w:b/>
          <w:i/>
          <w:u w:val="single"/>
        </w:rPr>
        <w:t>Proposal 1:</w:t>
      </w:r>
      <w:r w:rsidRPr="00F63F94">
        <w:rPr>
          <w:i/>
        </w:rPr>
        <w:t xml:space="preserve"> </w:t>
      </w:r>
      <w:r>
        <w:rPr>
          <w:i/>
        </w:rPr>
        <w:t xml:space="preserve">IoT over NTN reuses </w:t>
      </w:r>
      <w:r w:rsidR="00165E1B">
        <w:rPr>
          <w:i/>
        </w:rPr>
        <w:t>the principle of</w:t>
      </w:r>
      <w:r>
        <w:rPr>
          <w:i/>
        </w:rPr>
        <w:t xml:space="preserve"> the timing relationship </w:t>
      </w:r>
      <w:r w:rsidR="00165E1B">
        <w:rPr>
          <w:i/>
        </w:rPr>
        <w:t>enhancement</w:t>
      </w:r>
      <w:r>
        <w:rPr>
          <w:i/>
        </w:rPr>
        <w:t xml:space="preserve"> in NR over NTN. </w:t>
      </w:r>
    </w:p>
    <w:p w14:paraId="0AD23E2F" w14:textId="1F35304A" w:rsidR="00815CE8" w:rsidRDefault="00815CE8" w:rsidP="00A8781E"/>
    <w:p w14:paraId="0B426966" w14:textId="1E3DE54A" w:rsidR="009D221C" w:rsidRDefault="00EB5C2A" w:rsidP="008F05B6">
      <w:pPr>
        <w:jc w:val="both"/>
      </w:pPr>
      <w:r>
        <w:t>In NR over NTN</w:t>
      </w:r>
      <w:r w:rsidR="00F90895">
        <w:t xml:space="preserve"> </w:t>
      </w:r>
      <w:r w:rsidR="00F90895">
        <w:fldChar w:fldCharType="begin"/>
      </w:r>
      <w:r w:rsidR="00F90895">
        <w:instrText xml:space="preserve"> REF _Ref65674722 \r \h </w:instrText>
      </w:r>
      <w:r w:rsidR="00F90895">
        <w:fldChar w:fldCharType="separate"/>
      </w:r>
      <w:r w:rsidR="00F90895">
        <w:t>[5]</w:t>
      </w:r>
      <w:r w:rsidR="00F90895">
        <w:fldChar w:fldCharType="end"/>
      </w:r>
      <w:r>
        <w:t xml:space="preserve">,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configuration, which is configured in system information and used in initial access, is supported.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mainly used to enhance the timing relationship of RAR grant scheduled PUSCH and HARQ-ACK to Msg 4</w:t>
      </w:r>
      <w:r w:rsidR="00A12FF4">
        <w:t>/Msg B</w:t>
      </w:r>
      <w:r>
        <w:t xml:space="preserve">. We think the similar scheme could be used for IoT over NTN. </w:t>
      </w:r>
    </w:p>
    <w:p w14:paraId="55A028A7" w14:textId="48903169" w:rsidR="004E33B6" w:rsidRDefault="004E33B6" w:rsidP="008F05B6">
      <w:pPr>
        <w:jc w:val="both"/>
      </w:pPr>
    </w:p>
    <w:p w14:paraId="0B105369" w14:textId="4AF9C1F0" w:rsidR="0066211B" w:rsidRDefault="0066211B" w:rsidP="008F05B6">
      <w:pPr>
        <w:jc w:val="both"/>
      </w:pPr>
      <w:r>
        <w:t xml:space="preserve">Like in NR over NTN,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by a UE after initial access could be applied to enhance the timing relationships of DCI scheduled PUSCH, DCI scheduled aperiodic SRS</w:t>
      </w:r>
      <w:r w:rsidR="008C2EBC">
        <w:t xml:space="preserve">, </w:t>
      </w:r>
      <w:r>
        <w:t>HARQ-ACK on PUCCH</w:t>
      </w:r>
      <w:r w:rsidR="008C2EBC">
        <w:t xml:space="preserve"> and CSI reference resource timing. </w:t>
      </w:r>
    </w:p>
    <w:p w14:paraId="6A91F55E" w14:textId="7C7F078A" w:rsidR="008369F9" w:rsidRDefault="008369F9" w:rsidP="008F05B6">
      <w:pPr>
        <w:jc w:val="both"/>
      </w:pPr>
    </w:p>
    <w:p w14:paraId="6B2D9B15" w14:textId="77777777" w:rsidR="0046478F" w:rsidRDefault="008369F9" w:rsidP="00670EF9">
      <w:pPr>
        <w:jc w:val="both"/>
      </w:pPr>
      <w:r>
        <w:t xml:space="preserve">Specifically, for NB-IoT over NTN, </w:t>
      </w:r>
      <w:r w:rsidR="00670EF9">
        <w:t>RAN1 needs</w:t>
      </w:r>
      <w:r>
        <w:t xml:space="preserve"> to enhance the timing relationship of NPDCCH to NPUSCH format 1, RAR grant to NPUSCH format 1, NPDCCH to HARQ-ACK on NPUSCH format 2.</w:t>
      </w:r>
      <w:r w:rsidR="00670EF9">
        <w:t xml:space="preserve"> </w:t>
      </w:r>
    </w:p>
    <w:p w14:paraId="48EBED69" w14:textId="77777777" w:rsidR="0046478F" w:rsidRDefault="0046478F" w:rsidP="00670EF9">
      <w:pPr>
        <w:jc w:val="both"/>
      </w:pPr>
    </w:p>
    <w:p w14:paraId="106BA5C5" w14:textId="4FA35B21" w:rsidR="008369F9" w:rsidRDefault="00670EF9" w:rsidP="00670EF9">
      <w:pPr>
        <w:jc w:val="both"/>
      </w:pPr>
      <w:r>
        <w:t>F</w:t>
      </w:r>
      <w:r w:rsidR="008369F9">
        <w:t xml:space="preserve">or </w:t>
      </w:r>
      <w:proofErr w:type="spellStart"/>
      <w:r w:rsidR="008369F9">
        <w:t>eMTC</w:t>
      </w:r>
      <w:proofErr w:type="spellEnd"/>
      <w:r w:rsidR="008369F9">
        <w:t xml:space="preserve"> over NTN, </w:t>
      </w:r>
      <w:r>
        <w:t xml:space="preserve">RAN1 needs </w:t>
      </w:r>
      <w:r w:rsidR="008369F9">
        <w:t>to enhance the timing relationship of MPDCCH to PUSCH, RAR grant to PUSCH, MPDCCH to scheduled uplink SPS</w:t>
      </w:r>
      <w:r>
        <w:t xml:space="preserve">, PUSCH to HARQ-ACK on PUCCH, CSI reference resource timing and MPDCCH to aperiodic SRS. </w:t>
      </w:r>
    </w:p>
    <w:p w14:paraId="579ADCF7" w14:textId="77777777" w:rsidR="0066211B" w:rsidRDefault="0066211B" w:rsidP="008F05B6">
      <w:pPr>
        <w:jc w:val="both"/>
      </w:pPr>
    </w:p>
    <w:p w14:paraId="151B5444" w14:textId="48E5CD41" w:rsidR="008369F9" w:rsidRDefault="0066211B" w:rsidP="008F05B6">
      <w:pPr>
        <w:jc w:val="both"/>
        <w:rPr>
          <w:i/>
        </w:rPr>
      </w:pPr>
      <w:r w:rsidRPr="00EB5C2A">
        <w:rPr>
          <w:b/>
          <w:i/>
          <w:u w:val="single"/>
        </w:rPr>
        <w:t xml:space="preserve">Proposal </w:t>
      </w:r>
      <w:r w:rsidR="0046478F">
        <w:rPr>
          <w:b/>
          <w:i/>
          <w:u w:val="single"/>
        </w:rPr>
        <w:t>2</w:t>
      </w:r>
      <w:r w:rsidRPr="00EB5C2A">
        <w:rPr>
          <w:b/>
          <w:i/>
          <w:u w:val="single"/>
        </w:rPr>
        <w:t>:</w:t>
      </w:r>
      <w:r w:rsidRPr="00EB5C2A">
        <w:rPr>
          <w:i/>
        </w:rPr>
        <w:t xml:space="preserve"> </w:t>
      </w:r>
      <w:r w:rsidR="008369F9">
        <w:rPr>
          <w:i/>
        </w:rPr>
        <w:t>In NB-IoT,</w:t>
      </w:r>
      <w:r w:rsidR="00670EF9">
        <w:rPr>
          <w:i/>
        </w:rPr>
        <w:t xml:space="preserve"> RAN1 </w:t>
      </w:r>
      <w:r w:rsidRPr="00EB5C2A">
        <w:rPr>
          <w:i/>
        </w:rPr>
        <w:t xml:space="preserve">to enhance the timing relationship of </w:t>
      </w:r>
      <w:r w:rsidR="008369F9">
        <w:rPr>
          <w:i/>
        </w:rPr>
        <w:t xml:space="preserve">NPDCCH </w:t>
      </w:r>
      <w:r w:rsidRPr="00EB5C2A">
        <w:rPr>
          <w:i/>
        </w:rPr>
        <w:t xml:space="preserve">scheduled </w:t>
      </w:r>
      <w:r w:rsidR="008369F9">
        <w:rPr>
          <w:i/>
        </w:rPr>
        <w:t>N</w:t>
      </w:r>
      <w:r w:rsidRPr="00EB5C2A">
        <w:rPr>
          <w:i/>
        </w:rPr>
        <w:t>PUSCH</w:t>
      </w:r>
      <w:r w:rsidR="008369F9">
        <w:rPr>
          <w:i/>
        </w:rPr>
        <w:t xml:space="preserve"> format 1</w:t>
      </w:r>
      <w:r>
        <w:rPr>
          <w:i/>
        </w:rPr>
        <w:t>,</w:t>
      </w:r>
      <w:r w:rsidR="008C2EBC">
        <w:rPr>
          <w:i/>
        </w:rPr>
        <w:t xml:space="preserve"> </w:t>
      </w:r>
      <w:r w:rsidR="008369F9">
        <w:rPr>
          <w:i/>
        </w:rPr>
        <w:t xml:space="preserve">RAR grant scheduled NPUSCH format 1, NPDCCH scheduled HARQ-ACK on NPUSCH format 2. </w:t>
      </w:r>
    </w:p>
    <w:p w14:paraId="18C83655" w14:textId="53D919BE" w:rsidR="008369F9" w:rsidRDefault="008369F9" w:rsidP="008F05B6">
      <w:pPr>
        <w:jc w:val="both"/>
        <w:rPr>
          <w:i/>
        </w:rPr>
      </w:pPr>
    </w:p>
    <w:p w14:paraId="28B67C14" w14:textId="24B4E19E" w:rsidR="00670EF9" w:rsidRPr="00670EF9" w:rsidRDefault="008369F9" w:rsidP="008F05B6">
      <w:pPr>
        <w:jc w:val="both"/>
        <w:rPr>
          <w:i/>
        </w:rPr>
      </w:pPr>
      <w:r w:rsidRPr="00EB5C2A">
        <w:rPr>
          <w:b/>
          <w:i/>
          <w:u w:val="single"/>
        </w:rPr>
        <w:t xml:space="preserve">Proposal </w:t>
      </w:r>
      <w:r w:rsidR="0046478F">
        <w:rPr>
          <w:b/>
          <w:i/>
          <w:u w:val="single"/>
        </w:rPr>
        <w:t>3</w:t>
      </w:r>
      <w:r w:rsidRPr="00EB5C2A">
        <w:rPr>
          <w:b/>
          <w:i/>
          <w:u w:val="single"/>
        </w:rPr>
        <w:t>:</w:t>
      </w:r>
      <w:r w:rsidRPr="00EB5C2A">
        <w:rPr>
          <w:i/>
        </w:rPr>
        <w:t xml:space="preserve"> </w:t>
      </w:r>
      <w:r>
        <w:rPr>
          <w:i/>
        </w:rPr>
        <w:t xml:space="preserve">In </w:t>
      </w:r>
      <w:proofErr w:type="spellStart"/>
      <w:r>
        <w:rPr>
          <w:i/>
        </w:rPr>
        <w:t>eMTC</w:t>
      </w:r>
      <w:proofErr w:type="spellEnd"/>
      <w:r>
        <w:rPr>
          <w:i/>
        </w:rPr>
        <w:t>,</w:t>
      </w:r>
      <w:r w:rsidR="00670EF9">
        <w:rPr>
          <w:i/>
        </w:rPr>
        <w:t xml:space="preserve"> RAN1 </w:t>
      </w:r>
      <w:r w:rsidRPr="00EB5C2A">
        <w:rPr>
          <w:i/>
        </w:rPr>
        <w:t xml:space="preserve">to enhance the timing relationship of </w:t>
      </w:r>
      <w:r w:rsidR="00670EF9">
        <w:rPr>
          <w:i/>
        </w:rPr>
        <w:t>M</w:t>
      </w:r>
      <w:r>
        <w:rPr>
          <w:i/>
        </w:rPr>
        <w:t xml:space="preserve">PDCCH </w:t>
      </w:r>
      <w:r w:rsidRPr="00EB5C2A">
        <w:rPr>
          <w:i/>
        </w:rPr>
        <w:t>scheduled PUSCH</w:t>
      </w:r>
      <w:r>
        <w:rPr>
          <w:i/>
        </w:rPr>
        <w:t xml:space="preserve">, RAR grant scheduled PUSCH, </w:t>
      </w:r>
      <w:r w:rsidR="00670EF9">
        <w:rPr>
          <w:i/>
        </w:rPr>
        <w:t>M</w:t>
      </w:r>
      <w:r>
        <w:rPr>
          <w:i/>
        </w:rPr>
        <w:t>PDCCH scheduled HARQ-ACK on PU</w:t>
      </w:r>
      <w:r w:rsidR="00670EF9">
        <w:rPr>
          <w:i/>
        </w:rPr>
        <w:t>C</w:t>
      </w:r>
      <w:r>
        <w:rPr>
          <w:i/>
        </w:rPr>
        <w:t>CH</w:t>
      </w:r>
      <w:r w:rsidR="00670EF9">
        <w:rPr>
          <w:i/>
        </w:rPr>
        <w:t>, MPDCCH scheduled uplink SPS, MPDCCH scheduled aperiodic SRS, and CSI reference resource timing</w:t>
      </w:r>
      <w:r>
        <w:rPr>
          <w:i/>
        </w:rPr>
        <w:t>.</w:t>
      </w:r>
    </w:p>
    <w:p w14:paraId="0616B859" w14:textId="651B68B4" w:rsidR="00670EF9" w:rsidRDefault="0046478F" w:rsidP="008F05B6">
      <w:pPr>
        <w:jc w:val="both"/>
      </w:pPr>
      <w:r>
        <w:lastRenderedPageBreak/>
        <w:t>There are some discussions on the MAC CE activation timing for IoT over NTN. It was agreed to identify IoT-NTN configurations needing MAC CE activation/deactivation. We think at least the timing advance command MAC CE needs to be examined.</w:t>
      </w:r>
      <w:r w:rsidR="00320D9A">
        <w:t xml:space="preserve"> From the current specifications </w:t>
      </w:r>
      <w:r w:rsidR="00320D9A">
        <w:fldChar w:fldCharType="begin"/>
      </w:r>
      <w:r w:rsidR="00320D9A">
        <w:instrText xml:space="preserve"> REF _Ref60663368 \r \h </w:instrText>
      </w:r>
      <w:r w:rsidR="00320D9A">
        <w:fldChar w:fldCharType="separate"/>
      </w:r>
      <w:r w:rsidR="00320D9A">
        <w:t>[7]</w:t>
      </w:r>
      <w:r w:rsidR="00320D9A">
        <w:fldChar w:fldCharType="end"/>
      </w:r>
      <w:r w:rsidR="00320D9A">
        <w:t xml:space="preserve"> that for a timing advance command received on subframe </w:t>
      </w:r>
      <w:r w:rsidR="00320D9A" w:rsidRPr="00835E0D">
        <w:rPr>
          <w:i/>
          <w:iCs/>
        </w:rPr>
        <w:t>n</w:t>
      </w:r>
      <w:r w:rsidR="00320D9A">
        <w:t xml:space="preserve">, the corresponding adjustment of the uplink transmission timing shall apply for the uplink PUCCH/PUSCH/SRS transmissions in subframe </w:t>
      </w:r>
      <w:r w:rsidR="00320D9A" w:rsidRPr="00835E0D">
        <w:rPr>
          <w:i/>
          <w:iCs/>
        </w:rPr>
        <w:t>n+6</w:t>
      </w:r>
      <w:r w:rsidR="00320D9A">
        <w:t>. It is not straightforward whether the TA is included in determining the downlink and uplink subframes.</w:t>
      </w:r>
    </w:p>
    <w:p w14:paraId="666D0F9B" w14:textId="00FC8EA5" w:rsidR="0046478F" w:rsidRDefault="0046478F" w:rsidP="008F05B6">
      <w:pPr>
        <w:jc w:val="both"/>
      </w:pPr>
    </w:p>
    <w:p w14:paraId="73F9018B" w14:textId="59C3FA8B" w:rsidR="0046478F" w:rsidRDefault="0046478F" w:rsidP="008F05B6">
      <w:pPr>
        <w:jc w:val="both"/>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RAN1 </w:t>
      </w:r>
      <w:r w:rsidRPr="00EB5C2A">
        <w:rPr>
          <w:i/>
        </w:rPr>
        <w:t xml:space="preserve">to </w:t>
      </w:r>
      <w:r>
        <w:rPr>
          <w:i/>
        </w:rPr>
        <w:t xml:space="preserve">study the TA command MAC CE activation timing. </w:t>
      </w:r>
    </w:p>
    <w:p w14:paraId="05B1EACD" w14:textId="77777777" w:rsidR="0046478F" w:rsidRDefault="0046478F" w:rsidP="008F05B6">
      <w:pPr>
        <w:jc w:val="both"/>
      </w:pPr>
    </w:p>
    <w:p w14:paraId="2939D8AC" w14:textId="2FF69AE4" w:rsidR="002F4BA5" w:rsidRPr="00340F94" w:rsidRDefault="008D254E" w:rsidP="00916B3D">
      <w:pPr>
        <w:jc w:val="both"/>
        <w:rPr>
          <w:iCs/>
        </w:rPr>
      </w:pPr>
      <w:r>
        <w:t>I</w:t>
      </w:r>
      <w:r w:rsidR="004E33B6">
        <w:t>n</w:t>
      </w:r>
      <w:r>
        <w:t xml:space="preserve"> </w:t>
      </w:r>
      <w:r w:rsidR="004E33B6">
        <w:t xml:space="preserve">IoT over terrestrial network, </w:t>
      </w:r>
      <w:r>
        <w:t xml:space="preserve">it seems </w:t>
      </w:r>
      <w:r w:rsidR="004E33B6">
        <w:t>the tim</w:t>
      </w:r>
      <w:r>
        <w:t>ing</w:t>
      </w:r>
      <w:r w:rsidR="004E33B6">
        <w:t xml:space="preserve"> related to </w:t>
      </w:r>
      <w:r>
        <w:t xml:space="preserve">uplink </w:t>
      </w:r>
      <w:r w:rsidR="004E33B6">
        <w:t>scheduling and HARQ-ACK feedback takes the timing advance</w:t>
      </w:r>
      <w:r>
        <w:t xml:space="preserve"> (TA)</w:t>
      </w:r>
      <w:r w:rsidR="004E33B6">
        <w:t xml:space="preserve"> into account.</w:t>
      </w:r>
      <w:r>
        <w:t xml:space="preserve"> </w:t>
      </w:r>
      <w:r>
        <w:rPr>
          <w:iCs/>
        </w:rPr>
        <w:t xml:space="preserve">For example, in NB IoT over terrestrial network </w:t>
      </w:r>
      <w:r>
        <w:rPr>
          <w:iCs/>
        </w:rPr>
        <w:fldChar w:fldCharType="begin"/>
      </w:r>
      <w:r>
        <w:rPr>
          <w:iCs/>
        </w:rPr>
        <w:instrText xml:space="preserve"> REF _Ref60663368 \r \h </w:instrText>
      </w:r>
      <w:r>
        <w:rPr>
          <w:iCs/>
        </w:rPr>
      </w:r>
      <w:r>
        <w:rPr>
          <w:iCs/>
        </w:rPr>
        <w:fldChar w:fldCharType="separate"/>
      </w:r>
      <w:r w:rsidR="00F90895">
        <w:rPr>
          <w:iCs/>
        </w:rPr>
        <w:t>[7]</w:t>
      </w:r>
      <w:r>
        <w:rPr>
          <w:iCs/>
        </w:rPr>
        <w:fldChar w:fldCharType="end"/>
      </w:r>
      <w:r>
        <w:rPr>
          <w:iCs/>
        </w:rPr>
        <w:t xml:space="preserve">, upon detecting a DCI format N0 ending in NB-IoT downlink subframe </w:t>
      </w:r>
      <m:oMath>
        <m:r>
          <w:rPr>
            <w:rFonts w:ascii="Cambria Math" w:hAnsi="Cambria Math"/>
          </w:rPr>
          <m:t>n</m:t>
        </m:r>
      </m:oMath>
      <w:r>
        <w:rPr>
          <w:iCs/>
        </w:rPr>
        <w:t xml:space="preserve"> intended for a UE, the UE transmits the </w:t>
      </w:r>
      <w:r w:rsidRPr="00340F94">
        <w:rPr>
          <w:iCs/>
        </w:rPr>
        <w:t xml:space="preserve">corresponding NPUSCH using format 1, starting from the first NB-IoT uplink slot after the end of downlink subframe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340F94">
        <w:rPr>
          <w:iCs/>
        </w:rPr>
        <w:t xml:space="preserve">, where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340F94">
        <w:rPr>
          <w:iCs/>
        </w:rPr>
        <w:t xml:space="preserve"> is determined by the DCI format N0 “scheduling delay” field. Note that the uplink transmission time is determined on top of the DCI reception time. This implies TA is already taken into account. </w:t>
      </w:r>
    </w:p>
    <w:p w14:paraId="29390742" w14:textId="0BD82C59" w:rsidR="008D254E" w:rsidRPr="00340F94" w:rsidRDefault="008D254E" w:rsidP="00916B3D">
      <w:pPr>
        <w:jc w:val="both"/>
        <w:rPr>
          <w:iCs/>
        </w:rPr>
      </w:pPr>
    </w:p>
    <w:p w14:paraId="3A882C68" w14:textId="7C0891EB" w:rsidR="008D254E" w:rsidRPr="008D254E" w:rsidRDefault="008D254E" w:rsidP="00916B3D">
      <w:pPr>
        <w:jc w:val="both"/>
      </w:pPr>
      <w:r w:rsidRPr="00340F94">
        <w:rPr>
          <w:iCs/>
        </w:rPr>
        <w:t>In another example of NB IoT over terrestrial network</w:t>
      </w:r>
      <w:r w:rsidR="008E7823" w:rsidRPr="00340F94">
        <w:rPr>
          <w:iCs/>
        </w:rPr>
        <w:t xml:space="preserve"> </w:t>
      </w:r>
      <w:r w:rsidR="008E7823" w:rsidRPr="00340F94">
        <w:rPr>
          <w:iCs/>
        </w:rPr>
        <w:fldChar w:fldCharType="begin"/>
      </w:r>
      <w:r w:rsidR="008E7823" w:rsidRPr="00340F94">
        <w:rPr>
          <w:iCs/>
        </w:rPr>
        <w:instrText xml:space="preserve"> REF _Ref60663368 \r \h </w:instrText>
      </w:r>
      <w:r w:rsidR="00340F94">
        <w:rPr>
          <w:iCs/>
        </w:rPr>
        <w:instrText xml:space="preserve"> \* MERGEFORMAT </w:instrText>
      </w:r>
      <w:r w:rsidR="008E7823" w:rsidRPr="00340F94">
        <w:rPr>
          <w:iCs/>
        </w:rPr>
      </w:r>
      <w:r w:rsidR="008E7823" w:rsidRPr="00340F94">
        <w:rPr>
          <w:iCs/>
        </w:rPr>
        <w:fldChar w:fldCharType="separate"/>
      </w:r>
      <w:r w:rsidR="00F90895" w:rsidRPr="00340F94">
        <w:rPr>
          <w:iCs/>
        </w:rPr>
        <w:t>[7]</w:t>
      </w:r>
      <w:r w:rsidR="008E7823" w:rsidRPr="00340F94">
        <w:rPr>
          <w:iCs/>
        </w:rPr>
        <w:fldChar w:fldCharType="end"/>
      </w:r>
      <w:r w:rsidRPr="00340F94">
        <w:rPr>
          <w:iCs/>
        </w:rPr>
        <w:t xml:space="preserve">, upon detecting a NPDSCH transmission ending in NB-IoT downlink subframe </w:t>
      </w:r>
      <m:oMath>
        <m:r>
          <w:rPr>
            <w:rFonts w:ascii="Cambria Math" w:hAnsi="Cambria Math"/>
          </w:rPr>
          <m:t>n</m:t>
        </m:r>
      </m:oMath>
      <w:r w:rsidRPr="00340F94">
        <w:rPr>
          <w:iCs/>
        </w:rPr>
        <w:t xml:space="preserve"> intended for a UE, the UE transmits the correspond</w:t>
      </w:r>
      <w:proofErr w:type="spellStart"/>
      <w:r w:rsidRPr="00340F94">
        <w:rPr>
          <w:iCs/>
        </w:rPr>
        <w:t>ing</w:t>
      </w:r>
      <w:proofErr w:type="spellEnd"/>
      <w:r w:rsidRPr="00340F94">
        <w:rPr>
          <w:iCs/>
        </w:rPr>
        <w:t xml:space="preserve"> ACK/NACK</w:t>
      </w:r>
      <w:r w:rsidR="007E5231" w:rsidRPr="00340F94">
        <w:rPr>
          <w:iCs/>
        </w:rPr>
        <w:t xml:space="preserve"> in NPUSCH format 2</w:t>
      </w:r>
      <w:r w:rsidRPr="00340F94">
        <w:rPr>
          <w:iCs/>
        </w:rPr>
        <w:t xml:space="preserve">, starting from the first NB-IoT uplink slot after the end of downlink subframe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340F94">
        <w:rPr>
          <w:iCs/>
        </w:rPr>
        <w:t>,</w:t>
      </w:r>
      <w:r>
        <w:rPr>
          <w:iCs/>
        </w:rPr>
        <w:t xml:space="preserve"> where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is determined by DCI format N1 “HARQ-ACK resource” field. Again, the HARQ-ACK feedback time is determined on top of the NPDSCH reception time, which implies TA is already taken into account. </w:t>
      </w:r>
    </w:p>
    <w:p w14:paraId="5C7234F6" w14:textId="4C52B536" w:rsidR="001E6C57" w:rsidRDefault="001E6C57" w:rsidP="00CF28DE">
      <w:pPr>
        <w:jc w:val="both"/>
        <w:rPr>
          <w:iCs/>
        </w:rPr>
      </w:pPr>
    </w:p>
    <w:p w14:paraId="54187845" w14:textId="24C62611" w:rsidR="007E5231" w:rsidRDefault="007E5231" w:rsidP="00916B3D">
      <w:pPr>
        <w:jc w:val="both"/>
        <w:rPr>
          <w:iCs/>
        </w:rPr>
      </w:pPr>
      <w:r>
        <w:rPr>
          <w:iCs/>
        </w:rPr>
        <w:t xml:space="preserve">The </w:t>
      </w:r>
      <w:r w:rsidR="00210B06">
        <w:rPr>
          <w:iCs/>
        </w:rPr>
        <w:t xml:space="preserve">current </w:t>
      </w:r>
      <w:r>
        <w:rPr>
          <w:iCs/>
        </w:rPr>
        <w:t>specification of IoT over terrestrial network ensure</w:t>
      </w:r>
      <w:r w:rsidR="007C2CB2">
        <w:rPr>
          <w:iCs/>
        </w:rPr>
        <w:t>s</w:t>
      </w:r>
      <w:r>
        <w:rPr>
          <w:iCs/>
        </w:rPr>
        <w:t xml:space="preserve"> the uplink transmission </w:t>
      </w:r>
      <w:r w:rsidR="00210B06">
        <w:rPr>
          <w:iCs/>
        </w:rPr>
        <w:t xml:space="preserve">is always after the reception of </w:t>
      </w:r>
      <w:r>
        <w:rPr>
          <w:iCs/>
        </w:rPr>
        <w:t xml:space="preserve">scheduling. However, it is </w:t>
      </w:r>
      <w:r w:rsidR="007C2CB2">
        <w:rPr>
          <w:iCs/>
        </w:rPr>
        <w:t xml:space="preserve">not </w:t>
      </w:r>
      <w:r w:rsidR="00F90895">
        <w:rPr>
          <w:iCs/>
        </w:rPr>
        <w:t>straightforward</w:t>
      </w:r>
      <w:r>
        <w:rPr>
          <w:iCs/>
        </w:rPr>
        <w:t xml:space="preserve"> to</w:t>
      </w:r>
      <w:r w:rsidR="007C2CB2">
        <w:rPr>
          <w:iCs/>
        </w:rPr>
        <w:t xml:space="preserve"> directly expand this specification to IoT over NTN. To align the uplink transmission timing between network and UE in IoT over NTN,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C2CB2">
        <w:t xml:space="preserve"> needs to be used at UE side to determine its uplink transmission time, since it is used at network side to determine the uplink reception time. However, the usage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C2CB2">
        <w:t xml:space="preserve"> in determining UE’s uplink transmission slot needs to remove </w:t>
      </w:r>
      <w:r w:rsidR="00756873">
        <w:t>the impact of TA. F</w:t>
      </w:r>
      <w:r>
        <w:t>urther study is needed to align the scheduling timing between</w:t>
      </w:r>
      <w:r w:rsidR="00756873">
        <w:t xml:space="preserve"> UE and</w:t>
      </w:r>
      <w:r>
        <w:t xml:space="preserve"> network</w:t>
      </w:r>
      <w:r w:rsidR="00756873">
        <w:t>.</w:t>
      </w:r>
    </w:p>
    <w:p w14:paraId="04FA2D67" w14:textId="77777777" w:rsidR="007E5231" w:rsidRDefault="007E5231" w:rsidP="00916B3D">
      <w:pPr>
        <w:jc w:val="both"/>
        <w:rPr>
          <w:iCs/>
        </w:rPr>
      </w:pPr>
    </w:p>
    <w:p w14:paraId="61E6B5D5" w14:textId="148744F2" w:rsidR="008C2EBC" w:rsidRDefault="00BC3B0D" w:rsidP="00916B3D">
      <w:pPr>
        <w:jc w:val="both"/>
        <w:rPr>
          <w:i/>
        </w:rPr>
      </w:pPr>
      <w:r w:rsidRPr="00756873">
        <w:rPr>
          <w:b/>
          <w:i/>
          <w:u w:val="single"/>
        </w:rPr>
        <w:t xml:space="preserve">Proposal </w:t>
      </w:r>
      <w:r w:rsidR="00320D9A">
        <w:rPr>
          <w:b/>
          <w:i/>
          <w:u w:val="single"/>
        </w:rPr>
        <w:t>5</w:t>
      </w:r>
      <w:r w:rsidRPr="00756873">
        <w:rPr>
          <w:b/>
          <w:i/>
          <w:u w:val="single"/>
        </w:rPr>
        <w:t>:</w:t>
      </w:r>
      <w:r w:rsidRPr="00756873">
        <w:rPr>
          <w:i/>
        </w:rPr>
        <w:t xml:space="preserve"> </w:t>
      </w:r>
      <w:r w:rsidR="008E7823" w:rsidRPr="00756873">
        <w:rPr>
          <w:i/>
        </w:rPr>
        <w:t>RAN1 to study how to align the scheduling timing between UE and network.</w:t>
      </w:r>
      <w:r w:rsidR="008E7823">
        <w:rPr>
          <w:i/>
        </w:rPr>
        <w:t xml:space="preserve"> </w:t>
      </w:r>
      <w:r w:rsidR="008C2EBC">
        <w:rPr>
          <w:i/>
        </w:rPr>
        <w:t xml:space="preserve"> </w:t>
      </w:r>
    </w:p>
    <w:p w14:paraId="7F7341BF" w14:textId="1818E8FC" w:rsidR="00670EF9" w:rsidRDefault="00670EF9" w:rsidP="00916B3D">
      <w:pPr>
        <w:jc w:val="both"/>
        <w:rPr>
          <w:iCs/>
        </w:rPr>
      </w:pPr>
    </w:p>
    <w:p w14:paraId="0EAED86D" w14:textId="5C02109E" w:rsidR="00670EF9" w:rsidRDefault="00670EF9" w:rsidP="00916B3D">
      <w:pPr>
        <w:jc w:val="both"/>
        <w:rPr>
          <w:iCs/>
        </w:rPr>
      </w:pPr>
      <w:r>
        <w:rPr>
          <w:iCs/>
        </w:rPr>
        <w:t xml:space="preserve">There are two types of half-duplex FDD (HD-FDD). In type </w:t>
      </w:r>
      <w:r w:rsidR="00F90895">
        <w:rPr>
          <w:iCs/>
        </w:rPr>
        <w:t>A</w:t>
      </w:r>
      <w:r>
        <w:rPr>
          <w:iCs/>
        </w:rPr>
        <w:t xml:space="preserve"> HD-FDD, a UE </w:t>
      </w:r>
      <w:r w:rsidR="00F90895">
        <w:rPr>
          <w:iCs/>
        </w:rPr>
        <w:t xml:space="preserve">is not receiving the last part of a downlink subframe immediately preceding an uplink subframe. In type B HD-FDD, a UE is not receiving a downlink subframe immediately preceding and downlink subframe immediately following an uplink subframe. Such UE-specific reception restriction should be considered by </w:t>
      </w:r>
      <w:proofErr w:type="spellStart"/>
      <w:r w:rsidR="00CF32F2">
        <w:rPr>
          <w:iCs/>
        </w:rPr>
        <w:t>e</w:t>
      </w:r>
      <w:r w:rsidR="00F90895">
        <w:rPr>
          <w:iCs/>
        </w:rPr>
        <w:t>NB</w:t>
      </w:r>
      <w:proofErr w:type="spellEnd"/>
      <w:r w:rsidR="00F90895">
        <w:rPr>
          <w:iCs/>
        </w:rPr>
        <w:t xml:space="preserve"> in IoT over NTN in the context of large timing advance.</w:t>
      </w:r>
      <w:r w:rsidR="00843C83">
        <w:rPr>
          <w:iCs/>
        </w:rPr>
        <w:t xml:space="preserve"> If a timing offset is introduced to enhance the timing relationship between DL-UL transit, then the timing with downlink scheduling restriction due to HD-FDD at UE needs to be studied accordingly. </w:t>
      </w:r>
      <w:r w:rsidR="00F90895">
        <w:rPr>
          <w:iCs/>
        </w:rPr>
        <w:t xml:space="preserve"> </w:t>
      </w:r>
    </w:p>
    <w:p w14:paraId="2ED89446" w14:textId="77777777" w:rsidR="00F90895" w:rsidRPr="00670EF9" w:rsidRDefault="00F90895" w:rsidP="00916B3D">
      <w:pPr>
        <w:jc w:val="both"/>
        <w:rPr>
          <w:iCs/>
        </w:rPr>
      </w:pPr>
    </w:p>
    <w:p w14:paraId="7ACDE0A1" w14:textId="246CA5D9" w:rsidR="00F90895" w:rsidRDefault="00670EF9" w:rsidP="00163AAA">
      <w:pPr>
        <w:jc w:val="both"/>
        <w:rPr>
          <w:i/>
        </w:rPr>
      </w:pPr>
      <w:r w:rsidRPr="00756873">
        <w:rPr>
          <w:b/>
          <w:i/>
          <w:u w:val="single"/>
        </w:rPr>
        <w:t xml:space="preserve">Proposal </w:t>
      </w:r>
      <w:r w:rsidR="00320D9A">
        <w:rPr>
          <w:b/>
          <w:i/>
          <w:u w:val="single"/>
        </w:rPr>
        <w:t>6</w:t>
      </w:r>
      <w:r w:rsidRPr="00756873">
        <w:rPr>
          <w:b/>
          <w:i/>
          <w:u w:val="single"/>
        </w:rPr>
        <w:t>:</w:t>
      </w:r>
      <w:r w:rsidRPr="00756873">
        <w:rPr>
          <w:i/>
        </w:rPr>
        <w:t xml:space="preserve"> RAN1</w:t>
      </w:r>
      <w:r>
        <w:rPr>
          <w:i/>
        </w:rPr>
        <w:t xml:space="preserve"> to study the downlink scheduling restriction due to HD-FDD</w:t>
      </w:r>
      <w:r w:rsidR="00F90895">
        <w:rPr>
          <w:i/>
        </w:rPr>
        <w:t xml:space="preserve"> at UE</w:t>
      </w:r>
      <w:r>
        <w:rPr>
          <w:i/>
        </w:rPr>
        <w:t>.</w:t>
      </w:r>
    </w:p>
    <w:p w14:paraId="32662686" w14:textId="4C9492BB" w:rsidR="00DE52EE" w:rsidRPr="00DE52EE" w:rsidRDefault="00670EF9" w:rsidP="00163AAA">
      <w:pPr>
        <w:jc w:val="both"/>
        <w:rPr>
          <w:i/>
        </w:rPr>
      </w:pPr>
      <w:r>
        <w:rPr>
          <w:i/>
        </w:rPr>
        <w:t xml:space="preserve"> </w:t>
      </w:r>
    </w:p>
    <w:p w14:paraId="2896E657" w14:textId="2DF29AD0" w:rsidR="00854A60" w:rsidRPr="00A6576F" w:rsidRDefault="009C5A97" w:rsidP="00FB330B">
      <w:pPr>
        <w:pStyle w:val="Heading1"/>
      </w:pPr>
      <w:r w:rsidRPr="00A6576F">
        <w:t>Conclusion</w:t>
      </w:r>
    </w:p>
    <w:p w14:paraId="1C116919" w14:textId="51C12C8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w:t>
      </w:r>
      <w:r w:rsidR="00DE52EE">
        <w:rPr>
          <w:szCs w:val="20"/>
        </w:rPr>
        <w:t xml:space="preserve">IoT </w:t>
      </w:r>
      <w:r w:rsidR="009C0798">
        <w:rPr>
          <w:szCs w:val="20"/>
        </w:rPr>
        <w:t xml:space="preserve">NTN. </w:t>
      </w:r>
      <w:r w:rsidR="009C0798">
        <w:t xml:space="preserve">Our proposals are as follows: </w:t>
      </w:r>
    </w:p>
    <w:p w14:paraId="7AD66FF6" w14:textId="78078FA4" w:rsidR="008E7823" w:rsidRDefault="008E7823" w:rsidP="009C0798">
      <w:pPr>
        <w:jc w:val="both"/>
      </w:pPr>
    </w:p>
    <w:p w14:paraId="08B0DD44" w14:textId="77777777" w:rsidR="00A12FF4" w:rsidRDefault="00A12FF4" w:rsidP="00A12FF4">
      <w:pPr>
        <w:jc w:val="both"/>
        <w:rPr>
          <w:bCs/>
          <w:iCs/>
        </w:rPr>
      </w:pPr>
      <w:r w:rsidRPr="00F63F94">
        <w:rPr>
          <w:b/>
          <w:i/>
          <w:u w:val="single"/>
        </w:rPr>
        <w:lastRenderedPageBreak/>
        <w:t>Proposal 1:</w:t>
      </w:r>
      <w:r w:rsidRPr="00F63F94">
        <w:rPr>
          <w:i/>
        </w:rPr>
        <w:t xml:space="preserve"> </w:t>
      </w:r>
      <w:r>
        <w:rPr>
          <w:i/>
        </w:rPr>
        <w:t xml:space="preserve">IoT over NTN reuses the principle of the timing relationship enhancement in NR over NTN. </w:t>
      </w:r>
    </w:p>
    <w:p w14:paraId="0978C075" w14:textId="77777777" w:rsidR="00F90895" w:rsidRPr="00EB5C2A" w:rsidRDefault="00F90895" w:rsidP="008E7823">
      <w:pPr>
        <w:jc w:val="both"/>
      </w:pPr>
    </w:p>
    <w:p w14:paraId="67FADA3C" w14:textId="580FCE9D" w:rsidR="00F90895" w:rsidRDefault="00F90895" w:rsidP="00F90895">
      <w:pPr>
        <w:jc w:val="both"/>
        <w:rPr>
          <w:i/>
        </w:rPr>
      </w:pPr>
      <w:r w:rsidRPr="00EB5C2A">
        <w:rPr>
          <w:b/>
          <w:i/>
          <w:u w:val="single"/>
        </w:rPr>
        <w:t xml:space="preserve">Proposal </w:t>
      </w:r>
      <w:r w:rsidR="0046478F">
        <w:rPr>
          <w:b/>
          <w:i/>
          <w:u w:val="single"/>
        </w:rPr>
        <w:t>2</w:t>
      </w:r>
      <w:r w:rsidRPr="00EB5C2A">
        <w:rPr>
          <w:b/>
          <w:i/>
          <w:u w:val="single"/>
        </w:rPr>
        <w:t>:</w:t>
      </w:r>
      <w:r w:rsidRPr="00EB5C2A">
        <w:rPr>
          <w:i/>
        </w:rPr>
        <w:t xml:space="preserve"> </w:t>
      </w:r>
      <w:r>
        <w:rPr>
          <w:i/>
        </w:rPr>
        <w:t xml:space="preserve">In NB-IoT, RAN1 </w:t>
      </w:r>
      <w:r w:rsidRPr="00EB5C2A">
        <w:rPr>
          <w:i/>
        </w:rPr>
        <w:t xml:space="preserve">to enhance the timing relationship of </w:t>
      </w:r>
      <w:r>
        <w:rPr>
          <w:i/>
        </w:rPr>
        <w:t xml:space="preserve">NPDCCH </w:t>
      </w:r>
      <w:r w:rsidRPr="00EB5C2A">
        <w:rPr>
          <w:i/>
        </w:rPr>
        <w:t xml:space="preserve">scheduled </w:t>
      </w:r>
      <w:r>
        <w:rPr>
          <w:i/>
        </w:rPr>
        <w:t>N</w:t>
      </w:r>
      <w:r w:rsidRPr="00EB5C2A">
        <w:rPr>
          <w:i/>
        </w:rPr>
        <w:t>PUSCH</w:t>
      </w:r>
      <w:r>
        <w:rPr>
          <w:i/>
        </w:rPr>
        <w:t xml:space="preserve"> format 1, RAR grant scheduled NPUSCH format 1, NPDCCH scheduled HARQ-ACK on NPUSCH format 2. </w:t>
      </w:r>
    </w:p>
    <w:p w14:paraId="1D931EEB" w14:textId="77777777" w:rsidR="00F90895" w:rsidRDefault="00F90895" w:rsidP="00F90895">
      <w:pPr>
        <w:jc w:val="both"/>
        <w:rPr>
          <w:i/>
        </w:rPr>
      </w:pPr>
    </w:p>
    <w:p w14:paraId="3015DF29" w14:textId="32101662" w:rsidR="00F90895" w:rsidRPr="00670EF9" w:rsidRDefault="00F90895" w:rsidP="00F90895">
      <w:pPr>
        <w:jc w:val="both"/>
        <w:rPr>
          <w:i/>
        </w:rPr>
      </w:pPr>
      <w:r w:rsidRPr="00EB5C2A">
        <w:rPr>
          <w:b/>
          <w:i/>
          <w:u w:val="single"/>
        </w:rPr>
        <w:t xml:space="preserve">Proposal </w:t>
      </w:r>
      <w:r w:rsidR="0046478F">
        <w:rPr>
          <w:b/>
          <w:i/>
          <w:u w:val="single"/>
        </w:rPr>
        <w:t>3</w:t>
      </w:r>
      <w:r w:rsidRPr="00EB5C2A">
        <w:rPr>
          <w:b/>
          <w:i/>
          <w:u w:val="single"/>
        </w:rPr>
        <w:t>:</w:t>
      </w:r>
      <w:r w:rsidRPr="00EB5C2A">
        <w:rPr>
          <w:i/>
        </w:rPr>
        <w:t xml:space="preserve"> </w:t>
      </w:r>
      <w:r>
        <w:rPr>
          <w:i/>
        </w:rPr>
        <w:t xml:space="preserve">In </w:t>
      </w:r>
      <w:proofErr w:type="spellStart"/>
      <w:r>
        <w:rPr>
          <w:i/>
        </w:rPr>
        <w:t>eMTC</w:t>
      </w:r>
      <w:proofErr w:type="spellEnd"/>
      <w:r>
        <w:rPr>
          <w:i/>
        </w:rPr>
        <w:t xml:space="preserve">, RAN1 </w:t>
      </w:r>
      <w:r w:rsidRPr="00EB5C2A">
        <w:rPr>
          <w:i/>
        </w:rPr>
        <w:t xml:space="preserve">to enhance the timing relationship of </w:t>
      </w:r>
      <w:r>
        <w:rPr>
          <w:i/>
        </w:rPr>
        <w:t xml:space="preserve">MPDCCH </w:t>
      </w:r>
      <w:r w:rsidRPr="00EB5C2A">
        <w:rPr>
          <w:i/>
        </w:rPr>
        <w:t>scheduled PUSCH</w:t>
      </w:r>
      <w:r>
        <w:rPr>
          <w:i/>
        </w:rPr>
        <w:t>, RAR grant scheduled PUSCH, MPDCCH scheduled HARQ-ACK on PUCCH, MPDCCH scheduled uplink SPS, MPDCCH scheduled aperiodic SRS, and CSI reference resource timing.</w:t>
      </w:r>
    </w:p>
    <w:p w14:paraId="277FC40D" w14:textId="77233691" w:rsidR="005B5115" w:rsidRDefault="005B5115" w:rsidP="005B5115">
      <w:pPr>
        <w:jc w:val="both"/>
        <w:rPr>
          <w:iCs/>
        </w:rPr>
      </w:pPr>
    </w:p>
    <w:p w14:paraId="718F859F" w14:textId="77777777" w:rsidR="00320D9A" w:rsidRDefault="00320D9A" w:rsidP="00320D9A">
      <w:pPr>
        <w:jc w:val="both"/>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RAN1 </w:t>
      </w:r>
      <w:r w:rsidRPr="00EB5C2A">
        <w:rPr>
          <w:i/>
        </w:rPr>
        <w:t xml:space="preserve">to </w:t>
      </w:r>
      <w:r>
        <w:rPr>
          <w:i/>
        </w:rPr>
        <w:t xml:space="preserve">study the TA command MAC CE activation timing. </w:t>
      </w:r>
    </w:p>
    <w:p w14:paraId="1CF1567C" w14:textId="77777777" w:rsidR="00320D9A" w:rsidRDefault="00320D9A" w:rsidP="005B5115">
      <w:pPr>
        <w:jc w:val="both"/>
        <w:rPr>
          <w:iCs/>
        </w:rPr>
      </w:pPr>
    </w:p>
    <w:p w14:paraId="1203F20C" w14:textId="4683238C" w:rsidR="00F90895" w:rsidRDefault="008E7823" w:rsidP="008E7823">
      <w:pPr>
        <w:jc w:val="both"/>
        <w:rPr>
          <w:i/>
        </w:rPr>
      </w:pPr>
      <w:r w:rsidRPr="00CA376E">
        <w:rPr>
          <w:b/>
          <w:i/>
          <w:u w:val="single"/>
        </w:rPr>
        <w:t xml:space="preserve">Proposal </w:t>
      </w:r>
      <w:r w:rsidR="00320D9A">
        <w:rPr>
          <w:b/>
          <w:i/>
          <w:u w:val="single"/>
        </w:rPr>
        <w:t>5</w:t>
      </w:r>
      <w:r w:rsidRPr="00CA376E">
        <w:rPr>
          <w:b/>
          <w:i/>
          <w:u w:val="single"/>
        </w:rPr>
        <w:t>:</w:t>
      </w:r>
      <w:r w:rsidRPr="00CA376E">
        <w:rPr>
          <w:i/>
        </w:rPr>
        <w:t xml:space="preserve"> </w:t>
      </w:r>
      <w:r>
        <w:rPr>
          <w:i/>
        </w:rPr>
        <w:t xml:space="preserve">RAN1 to study how to align the scheduling timing between UE and network. </w:t>
      </w:r>
    </w:p>
    <w:p w14:paraId="21FBBF97" w14:textId="35622A77" w:rsidR="008E7823" w:rsidRPr="007E5231" w:rsidRDefault="008E7823" w:rsidP="008E7823">
      <w:pPr>
        <w:jc w:val="both"/>
        <w:rPr>
          <w:iCs/>
        </w:rPr>
      </w:pPr>
      <w:r>
        <w:rPr>
          <w:i/>
        </w:rPr>
        <w:t xml:space="preserve"> </w:t>
      </w:r>
    </w:p>
    <w:p w14:paraId="77B79507" w14:textId="4663C773" w:rsidR="00F90895" w:rsidRDefault="00F90895" w:rsidP="00F90895">
      <w:pPr>
        <w:jc w:val="both"/>
        <w:rPr>
          <w:i/>
        </w:rPr>
      </w:pPr>
      <w:r w:rsidRPr="00756873">
        <w:rPr>
          <w:b/>
          <w:i/>
          <w:u w:val="single"/>
        </w:rPr>
        <w:t xml:space="preserve">Proposal </w:t>
      </w:r>
      <w:r w:rsidR="00320D9A">
        <w:rPr>
          <w:b/>
          <w:i/>
          <w:u w:val="single"/>
        </w:rPr>
        <w:t>6</w:t>
      </w:r>
      <w:r w:rsidRPr="00756873">
        <w:rPr>
          <w:b/>
          <w:i/>
          <w:u w:val="single"/>
        </w:rPr>
        <w:t>:</w:t>
      </w:r>
      <w:r w:rsidRPr="00756873">
        <w:rPr>
          <w:i/>
        </w:rPr>
        <w:t xml:space="preserve"> RAN1</w:t>
      </w:r>
      <w:r>
        <w:rPr>
          <w:i/>
        </w:rPr>
        <w:t xml:space="preserve"> to study the downlink scheduling restriction due to HD-FDD at UE.</w:t>
      </w:r>
    </w:p>
    <w:p w14:paraId="51A393D5" w14:textId="77777777" w:rsidR="00E42704" w:rsidRPr="00FD4C3F" w:rsidRDefault="00E42704" w:rsidP="00B42176">
      <w:pPr>
        <w:jc w:val="both"/>
        <w:rPr>
          <w:i/>
        </w:rPr>
      </w:pPr>
    </w:p>
    <w:p w14:paraId="2E75F001" w14:textId="77777777" w:rsidR="007E70BB" w:rsidRPr="00A6576F" w:rsidRDefault="005C63AE" w:rsidP="007E70BB">
      <w:pPr>
        <w:pStyle w:val="Heading1"/>
      </w:pPr>
      <w:r w:rsidRPr="00A6576F">
        <w:t>References</w:t>
      </w:r>
    </w:p>
    <w:p w14:paraId="0449C24B" w14:textId="3F084835"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30519541"/>
      <w:bookmarkStart w:id="3" w:name="_Ref30499280"/>
      <w:r>
        <w:t>RP-20</w:t>
      </w:r>
      <w:r w:rsidR="00F94D45">
        <w:t>2</w:t>
      </w:r>
      <w:r w:rsidR="00815CE8">
        <w:t>689</w:t>
      </w:r>
      <w:r>
        <w:t xml:space="preserve">, </w:t>
      </w:r>
      <w:r w:rsidR="00AF6AD3">
        <w:t>“</w:t>
      </w:r>
      <w:r w:rsidR="00815CE8">
        <w:t>New study WID on NB-IoT/</w:t>
      </w:r>
      <w:proofErr w:type="spellStart"/>
      <w:r w:rsidR="00815CE8">
        <w:t>eMTC</w:t>
      </w:r>
      <w:proofErr w:type="spellEnd"/>
      <w:r w:rsidR="00815CE8">
        <w:t xml:space="preserve"> support for NTN</w:t>
      </w:r>
      <w:r>
        <w:t>,</w:t>
      </w:r>
      <w:r w:rsidR="00AF6AD3">
        <w:t>”</w:t>
      </w:r>
      <w:r>
        <w:t xml:space="preserve"> </w:t>
      </w:r>
      <w:r w:rsidR="00F94D45">
        <w:t>Dec</w:t>
      </w:r>
      <w:r>
        <w:t>. 2020.</w:t>
      </w:r>
      <w:bookmarkEnd w:id="1"/>
      <w:r>
        <w:t xml:space="preserve"> </w:t>
      </w:r>
    </w:p>
    <w:p w14:paraId="7BEAAC42" w14:textId="403F881D" w:rsidR="00815CE8" w:rsidRDefault="00815CE8" w:rsidP="00815C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53646739"/>
      <w:bookmarkEnd w:id="2"/>
      <w:bookmarkEnd w:id="3"/>
      <w:r>
        <w:t>3GPP TR 38.821, Solution for NR to support non terrestrial networks (NTN), v. 16.2.0, Dec. 2019.</w:t>
      </w:r>
      <w:bookmarkEnd w:id="4"/>
    </w:p>
    <w:p w14:paraId="4E2A30E4" w14:textId="77777777" w:rsidR="00D719CB" w:rsidRDefault="00D719CB" w:rsidP="00D719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5502314"/>
      <w:r>
        <w:t>Chairman’s Notes, 3GPP TSG RAN1 WG1 #104-e Meeting, Feb. 2021.</w:t>
      </w:r>
      <w:bookmarkEnd w:id="5"/>
    </w:p>
    <w:p w14:paraId="7ADC9126" w14:textId="3B26B27E" w:rsidR="00D719CB" w:rsidRDefault="00D719CB" w:rsidP="00BD160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5578963"/>
      <w:r>
        <w:t>R1-2102174, “</w:t>
      </w:r>
      <w:r w:rsidRPr="00D719CB">
        <w:t>FL summary #3 of AI 8.15.3 Timing relationship for IoT-NTN</w:t>
      </w:r>
      <w:r>
        <w:t>”, Feb. 2021.</w:t>
      </w:r>
      <w:bookmarkEnd w:id="6"/>
      <w:r>
        <w:t xml:space="preserve">  </w:t>
      </w:r>
      <w:bookmarkStart w:id="7" w:name="_Ref49784738"/>
    </w:p>
    <w:p w14:paraId="49D899C4" w14:textId="57F205FD" w:rsidR="00250011" w:rsidRDefault="00250011" w:rsidP="00BD160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65674722"/>
      <w:r>
        <w:t>Chairman’s Notes, 3GPP TSG RAN1 WG1 #103-e Meeting, Nov. 2020.</w:t>
      </w:r>
      <w:bookmarkEnd w:id="7"/>
      <w:bookmarkEnd w:id="8"/>
    </w:p>
    <w:p w14:paraId="3C5CB47C" w14:textId="11BFCE02" w:rsidR="00FD4C3F" w:rsidRDefault="00250011" w:rsidP="00250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0650788"/>
      <w:r>
        <w:t>Chairman’s Notes, 3GPP TSG RAN1 WG1 #102-e Meeting, Aug. 2020.</w:t>
      </w:r>
      <w:bookmarkEnd w:id="9"/>
    </w:p>
    <w:p w14:paraId="064ED6BB" w14:textId="3C90B739" w:rsidR="008D254E" w:rsidRPr="00175F67" w:rsidRDefault="008D254E" w:rsidP="00250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60663368"/>
      <w:r>
        <w:t>3GPP TS 36.213, Evolved universal terrestrial radio access (E-UTRA): Physical layer procedures, v.16.3.0, Sep. 2020.</w:t>
      </w:r>
      <w:bookmarkEnd w:id="10"/>
      <w:r>
        <w:t xml:space="preserve">  </w:t>
      </w:r>
    </w:p>
    <w:sectPr w:rsidR="008D254E"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04DDE" w14:textId="77777777" w:rsidR="00B07ABE" w:rsidRDefault="00B07ABE">
      <w:r>
        <w:separator/>
      </w:r>
    </w:p>
  </w:endnote>
  <w:endnote w:type="continuationSeparator" w:id="0">
    <w:p w14:paraId="738E2675" w14:textId="77777777" w:rsidR="00B07ABE" w:rsidRDefault="00B07ABE">
      <w:r>
        <w:continuationSeparator/>
      </w:r>
    </w:p>
  </w:endnote>
  <w:endnote w:type="continuationNotice" w:id="1">
    <w:p w14:paraId="01CBEA17" w14:textId="77777777" w:rsidR="00B07ABE" w:rsidRDefault="00B07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F4EF8" w14:textId="77777777" w:rsidR="00B07ABE" w:rsidRDefault="00B07ABE">
      <w:r>
        <w:separator/>
      </w:r>
    </w:p>
  </w:footnote>
  <w:footnote w:type="continuationSeparator" w:id="0">
    <w:p w14:paraId="0BF86FA1" w14:textId="77777777" w:rsidR="00B07ABE" w:rsidRDefault="00B07ABE">
      <w:r>
        <w:continuationSeparator/>
      </w:r>
    </w:p>
  </w:footnote>
  <w:footnote w:type="continuationNotice" w:id="1">
    <w:p w14:paraId="0DA7BD45" w14:textId="77777777" w:rsidR="00B07ABE" w:rsidRDefault="00B07A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1"/>
  </w:num>
  <w:num w:numId="6">
    <w:abstractNumId w:val="17"/>
  </w:num>
  <w:num w:numId="7">
    <w:abstractNumId w:val="24"/>
  </w:num>
  <w:num w:numId="8">
    <w:abstractNumId w:val="12"/>
  </w:num>
  <w:num w:numId="9">
    <w:abstractNumId w:val="20"/>
  </w:num>
  <w:num w:numId="10">
    <w:abstractNumId w:val="0"/>
  </w:num>
  <w:num w:numId="11">
    <w:abstractNumId w:val="28"/>
  </w:num>
  <w:num w:numId="12">
    <w:abstractNumId w:val="5"/>
  </w:num>
  <w:num w:numId="13">
    <w:abstractNumId w:val="22"/>
  </w:num>
  <w:num w:numId="14">
    <w:abstractNumId w:val="16"/>
  </w:num>
  <w:num w:numId="15">
    <w:abstractNumId w:val="31"/>
  </w:num>
  <w:num w:numId="16">
    <w:abstractNumId w:val="34"/>
  </w:num>
  <w:num w:numId="17">
    <w:abstractNumId w:val="10"/>
  </w:num>
  <w:num w:numId="18">
    <w:abstractNumId w:val="27"/>
  </w:num>
  <w:num w:numId="19">
    <w:abstractNumId w:val="13"/>
  </w:num>
  <w:num w:numId="20">
    <w:abstractNumId w:val="9"/>
  </w:num>
  <w:num w:numId="21">
    <w:abstractNumId w:val="21"/>
  </w:num>
  <w:num w:numId="22">
    <w:abstractNumId w:val="6"/>
  </w:num>
  <w:num w:numId="23">
    <w:abstractNumId w:val="19"/>
  </w:num>
  <w:num w:numId="24">
    <w:abstractNumId w:val="3"/>
  </w:num>
  <w:num w:numId="25">
    <w:abstractNumId w:val="7"/>
  </w:num>
  <w:num w:numId="26">
    <w:abstractNumId w:val="32"/>
  </w:num>
  <w:num w:numId="27">
    <w:abstractNumId w:val="2"/>
  </w:num>
  <w:num w:numId="28">
    <w:abstractNumId w:val="8"/>
  </w:num>
  <w:num w:numId="29">
    <w:abstractNumId w:val="30"/>
  </w:num>
  <w:num w:numId="30">
    <w:abstractNumId w:val="4"/>
  </w:num>
  <w:num w:numId="31">
    <w:abstractNumId w:val="25"/>
  </w:num>
  <w:num w:numId="32">
    <w:abstractNumId w:val="33"/>
  </w:num>
  <w:num w:numId="33">
    <w:abstractNumId w:val="29"/>
  </w:num>
  <w:num w:numId="34">
    <w:abstractNumId w:val="23"/>
  </w:num>
  <w:num w:numId="3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8F9"/>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A5D"/>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E1B"/>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D2"/>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94E"/>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B06"/>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081"/>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D9A"/>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0F94"/>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93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14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298"/>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78F"/>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67F8"/>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8EE"/>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5DE0"/>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57F5F"/>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148"/>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07CE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0EF9"/>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873"/>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CB2"/>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5E0D"/>
    <w:rsid w:val="008362FC"/>
    <w:rsid w:val="00836307"/>
    <w:rsid w:val="008369F9"/>
    <w:rsid w:val="0083733B"/>
    <w:rsid w:val="008376AC"/>
    <w:rsid w:val="00837D05"/>
    <w:rsid w:val="00837EDA"/>
    <w:rsid w:val="00837F6B"/>
    <w:rsid w:val="0084044A"/>
    <w:rsid w:val="008407DD"/>
    <w:rsid w:val="00840E28"/>
    <w:rsid w:val="00841D38"/>
    <w:rsid w:val="00842225"/>
    <w:rsid w:val="00843C83"/>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3E"/>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2FF4"/>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042"/>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AD3"/>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ABE"/>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A54"/>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6C3"/>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4EC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4C7"/>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0659"/>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2F2"/>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E78"/>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9CB"/>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4A"/>
    <w:rsid w:val="00E31068"/>
    <w:rsid w:val="00E3123D"/>
    <w:rsid w:val="00E31461"/>
    <w:rsid w:val="00E31D43"/>
    <w:rsid w:val="00E31E1B"/>
    <w:rsid w:val="00E32189"/>
    <w:rsid w:val="00E321E8"/>
    <w:rsid w:val="00E32608"/>
    <w:rsid w:val="00E32950"/>
    <w:rsid w:val="00E32EB8"/>
    <w:rsid w:val="00E33156"/>
    <w:rsid w:val="00E33CDD"/>
    <w:rsid w:val="00E34188"/>
    <w:rsid w:val="00E345CD"/>
    <w:rsid w:val="00E34B6E"/>
    <w:rsid w:val="00E35432"/>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9DE"/>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41A"/>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895"/>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4</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2021-04-05T18:39:00Z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